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95F23" w14:textId="0D42D3AA" w:rsidR="00CD3D78" w:rsidRPr="00207615" w:rsidRDefault="00CD3D78" w:rsidP="00CD3D78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110bis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24</w:t>
      </w:r>
      <w:r>
        <w:rPr>
          <w:rFonts w:cs="Arial"/>
          <w:sz w:val="24"/>
          <w:szCs w:val="24"/>
        </w:rPr>
        <w:t>0</w:t>
      </w:r>
      <w:r w:rsidR="00920ACD">
        <w:rPr>
          <w:rFonts w:cs="Arial"/>
          <w:sz w:val="24"/>
          <w:szCs w:val="24"/>
        </w:rPr>
        <w:t>5671</w:t>
      </w:r>
    </w:p>
    <w:p w14:paraId="1DF38275" w14:textId="77777777" w:rsidR="00CD3D78" w:rsidRPr="00C51EC1" w:rsidRDefault="00CD3D78" w:rsidP="00CD3D78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Changsha, China, Apr 15 – 19, 2024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7FB38432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192A38">
        <w:rPr>
          <w:rFonts w:ascii="Arial" w:hAnsi="Arial"/>
          <w:sz w:val="24"/>
          <w:lang w:val="en-US"/>
        </w:rPr>
        <w:t>6</w:t>
      </w:r>
      <w:r w:rsidR="00F552C4" w:rsidRPr="000A30FA">
        <w:rPr>
          <w:rFonts w:ascii="Arial" w:hAnsi="Arial"/>
          <w:sz w:val="24"/>
          <w:lang w:val="en-US"/>
        </w:rPr>
        <w:t>.</w:t>
      </w:r>
      <w:r w:rsidR="0018139E">
        <w:rPr>
          <w:rFonts w:ascii="Arial" w:hAnsi="Arial"/>
          <w:sz w:val="24"/>
          <w:lang w:val="en-US"/>
        </w:rPr>
        <w:t>1</w:t>
      </w:r>
      <w:r w:rsidR="00192A38">
        <w:rPr>
          <w:rFonts w:ascii="Arial" w:hAnsi="Arial"/>
          <w:sz w:val="24"/>
          <w:lang w:val="en-US"/>
        </w:rPr>
        <w:t>2</w:t>
      </w:r>
      <w:r w:rsidR="00691AEC" w:rsidRPr="000A30FA">
        <w:rPr>
          <w:rFonts w:ascii="Arial" w:hAnsi="Arial"/>
          <w:sz w:val="24"/>
          <w:lang w:val="en-US"/>
        </w:rPr>
        <w:t>.</w:t>
      </w:r>
      <w:r w:rsidR="001803AE">
        <w:rPr>
          <w:rFonts w:ascii="Arial" w:hAnsi="Arial"/>
          <w:sz w:val="24"/>
          <w:lang w:val="en-US"/>
        </w:rPr>
        <w:t>2</w:t>
      </w:r>
      <w:r w:rsidR="00F552C4" w:rsidRPr="000A30FA">
        <w:rPr>
          <w:rFonts w:ascii="Arial" w:hAnsi="Arial"/>
          <w:sz w:val="24"/>
          <w:lang w:val="en-US"/>
        </w:rPr>
        <w:t>.</w:t>
      </w:r>
      <w:r w:rsidR="00EC5E34" w:rsidRPr="000A30FA">
        <w:rPr>
          <w:rFonts w:ascii="Arial" w:hAnsi="Arial"/>
          <w:sz w:val="24"/>
          <w:lang w:val="en-US"/>
        </w:rPr>
        <w:t>4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0265FBCB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1E2F07">
        <w:rPr>
          <w:rFonts w:ascii="Arial" w:hAnsi="Arial"/>
          <w:sz w:val="24"/>
          <w:lang w:val="en-US"/>
        </w:rPr>
        <w:t xml:space="preserve">On </w:t>
      </w:r>
      <w:r w:rsidR="0018139E">
        <w:rPr>
          <w:rFonts w:ascii="Arial" w:hAnsi="Arial"/>
          <w:sz w:val="24"/>
          <w:lang w:val="en-US"/>
        </w:rPr>
        <w:t>RRM core maintenance</w:t>
      </w:r>
      <w:r w:rsidR="00092376">
        <w:rPr>
          <w:rFonts w:ascii="Arial" w:hAnsi="Arial"/>
          <w:sz w:val="24"/>
          <w:lang w:val="en-US"/>
        </w:rPr>
        <w:t xml:space="preserve"> </w:t>
      </w:r>
      <w:r w:rsidR="00C848C3">
        <w:rPr>
          <w:rFonts w:ascii="Arial" w:hAnsi="Arial"/>
          <w:sz w:val="24"/>
          <w:lang w:val="en-US"/>
        </w:rPr>
        <w:t xml:space="preserve">for </w:t>
      </w:r>
      <w:proofErr w:type="spellStart"/>
      <w:r w:rsidR="00C848C3">
        <w:rPr>
          <w:rFonts w:ascii="Arial" w:hAnsi="Arial"/>
          <w:sz w:val="24"/>
          <w:lang w:val="en-US"/>
        </w:rPr>
        <w:t>RedCap</w:t>
      </w:r>
      <w:proofErr w:type="spellEnd"/>
      <w:r w:rsidR="00C848C3">
        <w:rPr>
          <w:rFonts w:ascii="Arial" w:hAnsi="Arial"/>
          <w:sz w:val="24"/>
          <w:lang w:val="en-US"/>
        </w:rPr>
        <w:t xml:space="preserve"> positioning</w:t>
      </w:r>
      <w:r w:rsidR="00527968">
        <w:rPr>
          <w:rFonts w:ascii="Arial" w:hAnsi="Arial"/>
          <w:sz w:val="24"/>
          <w:lang w:val="en-US"/>
        </w:rPr>
        <w:t xml:space="preserve"> and PRS/SRS bandwidth aggregation</w:t>
      </w:r>
    </w:p>
    <w:p w14:paraId="22278769" w14:textId="75501733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E2F07">
        <w:rPr>
          <w:rFonts w:ascii="Arial" w:hAnsi="Arial"/>
          <w:sz w:val="24"/>
          <w:lang w:val="en-US"/>
        </w:rPr>
        <w:t>Discuss</w:t>
      </w:r>
      <w:r w:rsidR="00E205D1">
        <w:rPr>
          <w:rFonts w:ascii="Arial" w:hAnsi="Arial"/>
          <w:sz w:val="24"/>
          <w:lang w:val="en-US"/>
        </w:rPr>
        <w:t>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7270101B" w14:textId="01018862" w:rsidR="00292674" w:rsidRDefault="00292674" w:rsidP="00292674">
      <w:pPr>
        <w:pStyle w:val="Caption"/>
        <w:spacing w:after="180"/>
        <w:rPr>
          <w:b w:val="0"/>
          <w:bCs/>
          <w:sz w:val="22"/>
          <w:szCs w:val="22"/>
        </w:rPr>
      </w:pPr>
      <w:r w:rsidRPr="00D1210E">
        <w:rPr>
          <w:b w:val="0"/>
          <w:bCs/>
          <w:sz w:val="22"/>
          <w:szCs w:val="22"/>
          <w:lang w:val="en-US"/>
        </w:rPr>
        <w:t xml:space="preserve">RAN4 </w:t>
      </w:r>
      <w:r w:rsidR="003711F3">
        <w:rPr>
          <w:b w:val="0"/>
          <w:bCs/>
          <w:sz w:val="22"/>
          <w:szCs w:val="22"/>
          <w:lang w:val="en-US"/>
        </w:rPr>
        <w:t>discuss</w:t>
      </w:r>
      <w:r>
        <w:rPr>
          <w:b w:val="0"/>
          <w:bCs/>
          <w:sz w:val="22"/>
          <w:szCs w:val="22"/>
          <w:lang w:val="en-US"/>
        </w:rPr>
        <w:t xml:space="preserve">ed RRM core </w:t>
      </w:r>
      <w:r w:rsidR="003711F3">
        <w:rPr>
          <w:b w:val="0"/>
          <w:bCs/>
          <w:sz w:val="22"/>
          <w:szCs w:val="22"/>
          <w:lang w:val="en-US"/>
        </w:rPr>
        <w:t>maintenance</w:t>
      </w:r>
      <w:r w:rsidRPr="00D1210E">
        <w:rPr>
          <w:b w:val="0"/>
          <w:bCs/>
          <w:sz w:val="22"/>
          <w:szCs w:val="22"/>
          <w:lang w:val="en-US"/>
        </w:rPr>
        <w:t xml:space="preserve"> for </w:t>
      </w:r>
      <w:r>
        <w:rPr>
          <w:b w:val="0"/>
          <w:bCs/>
          <w:sz w:val="22"/>
          <w:szCs w:val="22"/>
          <w:lang w:val="en-US"/>
        </w:rPr>
        <w:t xml:space="preserve">Rel-18 </w:t>
      </w:r>
      <w:proofErr w:type="spellStart"/>
      <w:r>
        <w:rPr>
          <w:b w:val="0"/>
          <w:bCs/>
          <w:sz w:val="22"/>
          <w:szCs w:val="22"/>
          <w:lang w:val="en-US"/>
        </w:rPr>
        <w:t>RedCap</w:t>
      </w:r>
      <w:proofErr w:type="spellEnd"/>
      <w:r>
        <w:rPr>
          <w:b w:val="0"/>
          <w:bCs/>
          <w:sz w:val="22"/>
          <w:szCs w:val="22"/>
          <w:lang w:val="en-US"/>
        </w:rPr>
        <w:t xml:space="preserve"> positioning</w:t>
      </w:r>
      <w:r w:rsidR="00E86250">
        <w:rPr>
          <w:b w:val="0"/>
          <w:bCs/>
          <w:sz w:val="22"/>
          <w:szCs w:val="22"/>
          <w:lang w:val="en-US"/>
        </w:rPr>
        <w:t xml:space="preserve"> and PRS/SRS bandwidth aggregation</w:t>
      </w:r>
      <w:r>
        <w:rPr>
          <w:b w:val="0"/>
          <w:bCs/>
          <w:sz w:val="22"/>
          <w:szCs w:val="22"/>
          <w:lang w:val="en-US"/>
        </w:rPr>
        <w:t xml:space="preserve"> </w:t>
      </w:r>
      <w:r w:rsidRPr="00D1210E">
        <w:rPr>
          <w:b w:val="0"/>
          <w:bCs/>
          <w:sz w:val="22"/>
          <w:szCs w:val="22"/>
          <w:lang w:val="en-US"/>
        </w:rPr>
        <w:t>in RAN4#1</w:t>
      </w:r>
      <w:r w:rsidR="003711F3">
        <w:rPr>
          <w:b w:val="0"/>
          <w:bCs/>
          <w:sz w:val="22"/>
          <w:szCs w:val="22"/>
          <w:lang w:val="en-US"/>
        </w:rPr>
        <w:t>1</w:t>
      </w:r>
      <w:r w:rsidRPr="00D1210E">
        <w:rPr>
          <w:b w:val="0"/>
          <w:bCs/>
          <w:sz w:val="22"/>
          <w:szCs w:val="22"/>
          <w:lang w:val="en-US"/>
        </w:rPr>
        <w:t>0.</w:t>
      </w:r>
      <w:r>
        <w:rPr>
          <w:b w:val="0"/>
          <w:bCs/>
          <w:sz w:val="22"/>
          <w:szCs w:val="22"/>
          <w:lang w:val="en-US"/>
        </w:rPr>
        <w:t xml:space="preserve"> </w:t>
      </w:r>
      <w:r>
        <w:rPr>
          <w:b w:val="0"/>
          <w:bCs/>
          <w:sz w:val="22"/>
          <w:szCs w:val="22"/>
        </w:rPr>
        <w:t>New a</w:t>
      </w:r>
      <w:r w:rsidRPr="00D1210E">
        <w:rPr>
          <w:b w:val="0"/>
          <w:bCs/>
          <w:sz w:val="22"/>
          <w:szCs w:val="22"/>
        </w:rPr>
        <w:t>greements</w:t>
      </w:r>
      <w:r>
        <w:rPr>
          <w:b w:val="0"/>
          <w:bCs/>
          <w:sz w:val="22"/>
          <w:szCs w:val="22"/>
        </w:rPr>
        <w:t xml:space="preserve"> and open issues were captured in a WF [1].</w:t>
      </w:r>
    </w:p>
    <w:p w14:paraId="2C21EC57" w14:textId="246FDDBB" w:rsidR="00E52818" w:rsidRPr="00F37598" w:rsidRDefault="00E52818" w:rsidP="00E52818">
      <w:pPr>
        <w:rPr>
          <w:sz w:val="22"/>
          <w:szCs w:val="22"/>
          <w:lang w:val="en-US"/>
        </w:rPr>
      </w:pPr>
      <w:r w:rsidRPr="00F37598">
        <w:rPr>
          <w:sz w:val="22"/>
          <w:szCs w:val="22"/>
          <w:lang w:val="en-US"/>
        </w:rPr>
        <w:t xml:space="preserve">In this paper we </w:t>
      </w:r>
      <w:r w:rsidR="00ED4ED9">
        <w:rPr>
          <w:sz w:val="22"/>
          <w:szCs w:val="22"/>
          <w:lang w:val="en-US"/>
        </w:rPr>
        <w:t>address remaining</w:t>
      </w:r>
      <w:r w:rsidR="0090678F">
        <w:rPr>
          <w:sz w:val="22"/>
          <w:szCs w:val="22"/>
          <w:lang w:val="en-US"/>
        </w:rPr>
        <w:t xml:space="preserve"> </w:t>
      </w:r>
      <w:r w:rsidR="009C4DCD">
        <w:rPr>
          <w:sz w:val="22"/>
          <w:szCs w:val="22"/>
          <w:lang w:val="en-US"/>
        </w:rPr>
        <w:t xml:space="preserve">maintenance </w:t>
      </w:r>
      <w:r w:rsidR="00ED4ED9">
        <w:rPr>
          <w:sz w:val="22"/>
          <w:szCs w:val="22"/>
          <w:lang w:val="en-US"/>
        </w:rPr>
        <w:t>issues</w:t>
      </w:r>
      <w:r w:rsidRPr="00F37598">
        <w:rPr>
          <w:sz w:val="22"/>
          <w:szCs w:val="22"/>
          <w:lang w:val="en-US"/>
        </w:rPr>
        <w:t>.</w:t>
      </w:r>
    </w:p>
    <w:p w14:paraId="0F930702" w14:textId="6D760367" w:rsidR="00E87AC5" w:rsidRPr="00B74D1E" w:rsidRDefault="00336B10" w:rsidP="00204FAD">
      <w:pPr>
        <w:pStyle w:val="Heading1"/>
        <w:rPr>
          <w:szCs w:val="36"/>
          <w:lang w:val="en-US" w:eastAsia="zh-CN"/>
        </w:rPr>
      </w:pPr>
      <w:r>
        <w:rPr>
          <w:szCs w:val="36"/>
          <w:lang w:val="en-US" w:eastAsia="zh-CN"/>
        </w:rPr>
        <w:t>Discussion</w:t>
      </w:r>
    </w:p>
    <w:p w14:paraId="245A2035" w14:textId="146B554E" w:rsidR="00E8171A" w:rsidRDefault="00C757B3">
      <w:pPr>
        <w:pStyle w:val="Heading2"/>
      </w:pPr>
      <w:r>
        <w:t xml:space="preserve"> </w:t>
      </w:r>
      <w:proofErr w:type="spellStart"/>
      <w:r>
        <w:t>RedCap</w:t>
      </w:r>
      <w:proofErr w:type="spellEnd"/>
      <w:r>
        <w:t xml:space="preserve"> positioning</w:t>
      </w:r>
    </w:p>
    <w:p w14:paraId="2F73D436" w14:textId="557A9EFB" w:rsidR="00CE57E9" w:rsidRDefault="00B74D1E" w:rsidP="003615C4">
      <w:pPr>
        <w:pStyle w:val="Heading3"/>
      </w:pPr>
      <w:r>
        <w:t>Requirements with frequency hopping</w:t>
      </w:r>
    </w:p>
    <w:p w14:paraId="714DBA90" w14:textId="3D975DAE" w:rsidR="00127253" w:rsidRPr="00D94752" w:rsidRDefault="00684097" w:rsidP="00127253">
      <w:pPr>
        <w:rPr>
          <w:sz w:val="22"/>
          <w:szCs w:val="22"/>
        </w:rPr>
      </w:pPr>
      <w:r w:rsidRPr="00D94752">
        <w:rPr>
          <w:sz w:val="22"/>
          <w:szCs w:val="22"/>
        </w:rPr>
        <w:t>RAN</w:t>
      </w:r>
      <w:r w:rsidR="008C2846">
        <w:rPr>
          <w:sz w:val="22"/>
          <w:szCs w:val="22"/>
        </w:rPr>
        <w:t>4</w:t>
      </w:r>
      <w:r w:rsidRPr="00D94752">
        <w:rPr>
          <w:sz w:val="22"/>
          <w:szCs w:val="22"/>
        </w:rPr>
        <w:t xml:space="preserve"> </w:t>
      </w:r>
      <w:r w:rsidR="00F6167A">
        <w:rPr>
          <w:sz w:val="22"/>
          <w:szCs w:val="22"/>
        </w:rPr>
        <w:t xml:space="preserve">made good progress in RAN4#110 </w:t>
      </w:r>
      <w:r w:rsidR="00790C77">
        <w:rPr>
          <w:sz w:val="22"/>
          <w:szCs w:val="22"/>
        </w:rPr>
        <w:t>on</w:t>
      </w:r>
      <w:r w:rsidR="00761767">
        <w:rPr>
          <w:sz w:val="22"/>
          <w:szCs w:val="22"/>
        </w:rPr>
        <w:t xml:space="preserve"> </w:t>
      </w:r>
      <w:r w:rsidR="00350A20">
        <w:rPr>
          <w:sz w:val="22"/>
          <w:szCs w:val="22"/>
        </w:rPr>
        <w:t>PRS</w:t>
      </w:r>
      <w:r w:rsidR="00FB0A2A" w:rsidRPr="00D94752">
        <w:rPr>
          <w:sz w:val="22"/>
          <w:szCs w:val="22"/>
        </w:rPr>
        <w:t xml:space="preserve"> measurement</w:t>
      </w:r>
      <w:r w:rsidR="00531BE9">
        <w:rPr>
          <w:sz w:val="22"/>
          <w:szCs w:val="22"/>
        </w:rPr>
        <w:t xml:space="preserve"> requirement</w:t>
      </w:r>
      <w:r w:rsidR="00CC3C29">
        <w:rPr>
          <w:sz w:val="22"/>
          <w:szCs w:val="22"/>
        </w:rPr>
        <w:t>s</w:t>
      </w:r>
      <w:r w:rsidR="00FB0A2A" w:rsidRPr="00D94752">
        <w:rPr>
          <w:sz w:val="22"/>
          <w:szCs w:val="22"/>
        </w:rPr>
        <w:t xml:space="preserve"> with </w:t>
      </w:r>
      <w:r w:rsidR="00350A20">
        <w:rPr>
          <w:sz w:val="22"/>
          <w:szCs w:val="22"/>
        </w:rPr>
        <w:t>R</w:t>
      </w:r>
      <w:r w:rsidR="00531BE9">
        <w:rPr>
          <w:sz w:val="22"/>
          <w:szCs w:val="22"/>
        </w:rPr>
        <w:t>x</w:t>
      </w:r>
      <w:r w:rsidR="00350A20">
        <w:rPr>
          <w:sz w:val="22"/>
          <w:szCs w:val="22"/>
        </w:rPr>
        <w:t xml:space="preserve"> </w:t>
      </w:r>
      <w:r w:rsidR="00FB0A2A" w:rsidRPr="00D94752">
        <w:rPr>
          <w:sz w:val="22"/>
          <w:szCs w:val="22"/>
        </w:rPr>
        <w:t>frequency hopping</w:t>
      </w:r>
      <w:r w:rsidR="00DF7B7A">
        <w:rPr>
          <w:sz w:val="22"/>
          <w:szCs w:val="22"/>
        </w:rPr>
        <w:t xml:space="preserve"> in </w:t>
      </w:r>
      <w:r w:rsidR="00F16BFF">
        <w:rPr>
          <w:sz w:val="22"/>
          <w:szCs w:val="22"/>
        </w:rPr>
        <w:t>connected state</w:t>
      </w:r>
      <w:r w:rsidR="00790C77">
        <w:rPr>
          <w:sz w:val="22"/>
          <w:szCs w:val="22"/>
        </w:rPr>
        <w:t>. The latest agreements were captured in</w:t>
      </w:r>
      <w:r w:rsidR="00D94752">
        <w:rPr>
          <w:sz w:val="22"/>
          <w:szCs w:val="22"/>
        </w:rPr>
        <w:t xml:space="preserve"> [</w:t>
      </w:r>
      <w:r w:rsidR="00531BE9">
        <w:rPr>
          <w:sz w:val="22"/>
          <w:szCs w:val="22"/>
        </w:rPr>
        <w:t>1</w:t>
      </w:r>
      <w:r w:rsidR="00D94752">
        <w:rPr>
          <w:sz w:val="22"/>
          <w:szCs w:val="22"/>
        </w:rPr>
        <w:t>]</w:t>
      </w:r>
      <w:r w:rsidR="00FB0A2A" w:rsidRPr="00D94752">
        <w:rPr>
          <w:sz w:val="22"/>
          <w:szCs w:val="22"/>
        </w:rPr>
        <w:t>.</w:t>
      </w:r>
    </w:p>
    <w:p w14:paraId="58159278" w14:textId="1CA3335E" w:rsidR="00745730" w:rsidRDefault="00745730" w:rsidP="00745730">
      <w:pPr>
        <w:rPr>
          <w:b/>
          <w:bCs/>
          <w:lang w:eastAsia="ja-JP"/>
        </w:rPr>
      </w:pPr>
      <w:r>
        <w:rPr>
          <w:noProof/>
        </w:rPr>
        <mc:AlternateContent>
          <mc:Choice Requires="wps">
            <w:drawing>
              <wp:inline distT="0" distB="0" distL="0" distR="0" wp14:anchorId="3BF66814" wp14:editId="5D04F8DB">
                <wp:extent cx="6078220" cy="2486025"/>
                <wp:effectExtent l="0" t="0" r="17780" b="2857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2486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935B7A" w14:textId="77777777" w:rsidR="002E55E2" w:rsidRPr="002E55E2" w:rsidRDefault="002E55E2" w:rsidP="00B23C32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/>
                              <w:textAlignment w:val="baseline"/>
                              <w:rPr>
                                <w:rFonts w:eastAsia="SimSun"/>
                                <w:b/>
                                <w:i/>
                                <w:iCs/>
                                <w:u w:val="single"/>
                                <w:lang w:val="en-US" w:eastAsia="zh-CN"/>
                              </w:rPr>
                            </w:pPr>
                            <w:r w:rsidRPr="002E55E2">
                              <w:rPr>
                                <w:rFonts w:eastAsia="SimSun"/>
                                <w:b/>
                                <w:u w:val="single"/>
                                <w:lang w:eastAsia="ko-KR"/>
                              </w:rPr>
                              <w:t>Issue 2-1-1: Number of hops within a single MG occasion</w:t>
                            </w:r>
                            <w:r w:rsidRPr="002E55E2">
                              <w:rPr>
                                <w:rFonts w:eastAsia="SimSun"/>
                                <w:b/>
                                <w:i/>
                                <w:iCs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</w:p>
                          <w:p w14:paraId="2B29294B" w14:textId="77777777" w:rsidR="002E55E2" w:rsidRPr="002E55E2" w:rsidRDefault="002E55E2" w:rsidP="009B30D7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SimSun"/>
                                <w:b/>
                                <w:bCs/>
                                <w:i/>
                                <w:iCs/>
                                <w:lang w:val="en-US" w:eastAsia="zh-CN"/>
                              </w:rPr>
                            </w:pPr>
                            <w:r w:rsidRPr="002E55E2">
                              <w:rPr>
                                <w:rFonts w:eastAsia="SimSun"/>
                                <w:b/>
                                <w:bCs/>
                                <w:i/>
                                <w:iCs/>
                                <w:lang w:val="en-US" w:eastAsia="zh-CN"/>
                              </w:rPr>
                              <w:t>Agreements</w:t>
                            </w:r>
                          </w:p>
                          <w:p w14:paraId="6521F125" w14:textId="77777777" w:rsidR="002E55E2" w:rsidRPr="002E55E2" w:rsidRDefault="002E55E2" w:rsidP="009B30D7">
                            <w:pPr>
                              <w:numPr>
                                <w:ilvl w:val="0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360"/>
                              <w:textAlignment w:val="baseline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2E55E2">
                              <w:rPr>
                                <w:rFonts w:eastAsia="SimSun"/>
                                <w:lang w:eastAsia="zh-CN"/>
                              </w:rPr>
                              <w:t>The requirements shall support the following Rx frequency hopping cases:</w:t>
                            </w:r>
                          </w:p>
                          <w:p w14:paraId="622CFC8B" w14:textId="77777777" w:rsidR="002E55E2" w:rsidRPr="002E55E2" w:rsidRDefault="002E55E2" w:rsidP="009B30D7">
                            <w:pPr>
                              <w:numPr>
                                <w:ilvl w:val="1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080"/>
                              <w:textAlignment w:val="baseline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2E55E2">
                              <w:rPr>
                                <w:rFonts w:eastAsia="SimSun"/>
                                <w:lang w:eastAsia="zh-CN"/>
                              </w:rPr>
                              <w:t>1 hop per slot</w:t>
                            </w:r>
                          </w:p>
                          <w:p w14:paraId="72E1541C" w14:textId="77777777" w:rsidR="002E55E2" w:rsidRPr="002E55E2" w:rsidRDefault="002E55E2" w:rsidP="009B30D7">
                            <w:pPr>
                              <w:numPr>
                                <w:ilvl w:val="1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080"/>
                              <w:textAlignment w:val="baseline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2E55E2">
                              <w:rPr>
                                <w:rFonts w:eastAsia="SimSun"/>
                                <w:lang w:eastAsia="zh-CN"/>
                              </w:rPr>
                              <w:t>2 hops per slot</w:t>
                            </w:r>
                          </w:p>
                          <w:p w14:paraId="49649A6D" w14:textId="6F749443" w:rsidR="002E55E2" w:rsidRPr="002E55E2" w:rsidRDefault="002E55E2" w:rsidP="009B30D7">
                            <w:pPr>
                              <w:numPr>
                                <w:ilvl w:val="1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080"/>
                              <w:textAlignment w:val="baseline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2E55E2">
                              <w:rPr>
                                <w:rFonts w:eastAsia="SimSun"/>
                                <w:lang w:eastAsia="zh-CN"/>
                              </w:rPr>
                              <w:t xml:space="preserve">1 hop every 2 </w:t>
                            </w:r>
                            <w:proofErr w:type="gramStart"/>
                            <w:r w:rsidRPr="002E55E2">
                              <w:rPr>
                                <w:rFonts w:eastAsia="SimSun"/>
                                <w:lang w:eastAsia="zh-CN"/>
                              </w:rPr>
                              <w:t>slots</w:t>
                            </w:r>
                            <w:proofErr w:type="gramEnd"/>
                          </w:p>
                          <w:p w14:paraId="338522F0" w14:textId="77777777" w:rsidR="002E55E2" w:rsidRPr="002E55E2" w:rsidRDefault="002E55E2" w:rsidP="009B30D7">
                            <w:pPr>
                              <w:numPr>
                                <w:ilvl w:val="0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360"/>
                              <w:textAlignment w:val="baseline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2E55E2">
                              <w:rPr>
                                <w:rFonts w:eastAsia="SimSun"/>
                                <w:lang w:eastAsia="zh-CN"/>
                              </w:rPr>
                              <w:t xml:space="preserve">The number of Rx hops measured by the UE in a MG instance is given </w:t>
                            </w:r>
                            <w:proofErr w:type="gramStart"/>
                            <w:r w:rsidRPr="002E55E2">
                              <w:rPr>
                                <w:rFonts w:eastAsia="SimSun"/>
                                <w:lang w:eastAsia="zh-CN"/>
                              </w:rPr>
                              <w:t>by</w:t>
                            </w:r>
                            <w:proofErr w:type="gramEnd"/>
                          </w:p>
                          <w:p w14:paraId="159A14C7" w14:textId="77777777" w:rsidR="002E55E2" w:rsidRPr="002E55E2" w:rsidRDefault="00206347" w:rsidP="009B30D7">
                            <w:pPr>
                              <w:numPr>
                                <w:ilvl w:val="1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080"/>
                              <w:textAlignment w:val="baseline"/>
                              <w:rPr>
                                <w:rFonts w:eastAsia="SimSun"/>
                                <w:lang w:val="sv-SE" w:eastAsia="zh-CN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lang w:val="sv-SE"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lang w:val="sv-SE" w:eastAsia="zh-CN"/>
                                    </w:rPr>
                                    <m:t>hops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SimSun" w:hAnsi="Cambria Math"/>
                                  <w:lang w:val="sv-SE" w:eastAsia="zh-CN"/>
                                </w:rPr>
                                <m:t>=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eastAsia="SimSun"/>
                                  <w:lang w:val="sv-SE" w:eastAsia="zh-CN"/>
                                </w:rPr>
                                <m:t>min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="SimSun" w:hAnsi="Cambria Math"/>
                                      <w:lang w:eastAsia="zh-CN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="SimSun" w:hAnsi="Cambria Math"/>
                                          <w:lang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SimSun" w:hAnsi="Cambria Math"/>
                                          <w:lang w:val="sv-SE" w:eastAsia="zh-CN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SimSun" w:hAnsi="Cambria Math"/>
                                          <w:lang w:val="sv-SE" w:eastAsia="zh-CN"/>
                                        </w:rPr>
                                        <m:t>hops,effect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lang w:val="sv-SE" w:eastAsia="zh-CN"/>
                                    </w:rPr>
                                    <m:t xml:space="preserve">, 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SimSun" w:hAnsi="Cambria Math"/>
                                          <w:lang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SimSun" w:hAnsi="Cambria Math"/>
                                          <w:lang w:val="sv-SE" w:eastAsia="zh-CN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SimSun" w:hAnsi="Cambria Math"/>
                                          <w:lang w:val="sv-SE" w:eastAsia="zh-CN"/>
                                        </w:rPr>
                                        <m:t>hops, max</m:t>
                                      </m:r>
                                    </m:sub>
                                  </m:sSub>
                                </m:e>
                              </m:d>
                            </m:oMath>
                          </w:p>
                          <w:p w14:paraId="531BC3A0" w14:textId="77777777" w:rsidR="002E55E2" w:rsidRPr="002E55E2" w:rsidRDefault="002E55E2" w:rsidP="009B30D7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948" w:firstLine="132"/>
                              <w:textAlignment w:val="baseline"/>
                              <w:rPr>
                                <w:rFonts w:eastAsia="SimSun"/>
                                <w:lang w:eastAsia="zh-CN"/>
                              </w:rPr>
                            </w:pPr>
                            <w:proofErr w:type="gramStart"/>
                            <w:r w:rsidRPr="002E55E2">
                              <w:rPr>
                                <w:rFonts w:eastAsia="SimSun"/>
                                <w:lang w:eastAsia="zh-CN"/>
                              </w:rPr>
                              <w:t>where</w:t>
                            </w:r>
                            <w:proofErr w:type="gramEnd"/>
                          </w:p>
                          <w:p w14:paraId="6B2CA6D7" w14:textId="77777777" w:rsidR="002E55E2" w:rsidRPr="002E55E2" w:rsidRDefault="00206347" w:rsidP="009B30D7">
                            <w:pPr>
                              <w:numPr>
                                <w:ilvl w:val="2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800"/>
                              <w:textAlignment w:val="baseline"/>
                              <w:rPr>
                                <w:rFonts w:eastAsia="SimSun"/>
                                <w:lang w:eastAsia="zh-CN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lang w:eastAsia="zh-CN"/>
                                    </w:rPr>
                                    <m:t>hops, max</m:t>
                                  </m:r>
                                </m:sub>
                              </m:sSub>
                            </m:oMath>
                            <w:r w:rsidR="002E55E2" w:rsidRPr="002E55E2">
                              <w:rPr>
                                <w:rFonts w:eastAsia="SimSun"/>
                                <w:lang w:eastAsia="zh-CN"/>
                              </w:rPr>
                              <w:t xml:space="preserve"> is the maximum number of Rx hops signaled in the UE capability (FG 41-5-1).</w:t>
                            </w:r>
                          </w:p>
                          <w:p w14:paraId="2B097E84" w14:textId="77777777" w:rsidR="002E55E2" w:rsidRPr="002E55E2" w:rsidRDefault="00206347" w:rsidP="004C44A6">
                            <w:pPr>
                              <w:numPr>
                                <w:ilvl w:val="2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1800"/>
                              <w:textAlignment w:val="baseline"/>
                              <w:rPr>
                                <w:rFonts w:eastAsia="SimSun"/>
                                <w:lang w:eastAsia="zh-CN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lang w:eastAsia="zh-CN"/>
                                    </w:rPr>
                                    <m:t>hops, effect</m:t>
                                  </m:r>
                                </m:sub>
                              </m:sSub>
                            </m:oMath>
                            <w:r w:rsidR="002E55E2" w:rsidRPr="002E55E2">
                              <w:rPr>
                                <w:rFonts w:eastAsia="SimSun"/>
                                <w:lang w:eastAsia="zh-CN"/>
                              </w:rPr>
                              <w:t xml:space="preserve"> is the effective number of Rx hops within a MG instance.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BF6681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8.6pt;height:195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">
                <v:textbox>
                  <w:txbxContent>
                    <w:p w14:paraId="37935B7A" w14:textId="77777777" w:rsidR="002E55E2" w:rsidRPr="002E55E2" w:rsidRDefault="002E55E2" w:rsidP="00B23C32">
                      <w:pPr>
                        <w:overflowPunct w:val="0"/>
                        <w:autoSpaceDE w:val="0"/>
                        <w:autoSpaceDN w:val="0"/>
                        <w:adjustRightInd w:val="0"/>
                        <w:spacing w:before="120"/>
                        <w:textAlignment w:val="baseline"/>
                        <w:rPr>
                          <w:rFonts w:eastAsia="SimSun"/>
                          <w:b/>
                          <w:i/>
                          <w:iCs/>
                          <w:u w:val="single"/>
                          <w:lang w:val="en-US" w:eastAsia="zh-CN"/>
                        </w:rPr>
                      </w:pPr>
                      <w:r w:rsidRPr="002E55E2">
                        <w:rPr>
                          <w:rFonts w:eastAsia="SimSun"/>
                          <w:b/>
                          <w:u w:val="single"/>
                          <w:lang w:eastAsia="ko-KR"/>
                        </w:rPr>
                        <w:t>Issue 2-1-1: Number of hops within a single MG occasion</w:t>
                      </w:r>
                      <w:r w:rsidRPr="002E55E2">
                        <w:rPr>
                          <w:rFonts w:eastAsia="SimSun"/>
                          <w:b/>
                          <w:i/>
                          <w:iCs/>
                          <w:u w:val="single"/>
                          <w:lang w:val="en-US" w:eastAsia="zh-CN"/>
                        </w:rPr>
                        <w:t xml:space="preserve"> </w:t>
                      </w:r>
                    </w:p>
                    <w:p w14:paraId="2B29294B" w14:textId="77777777" w:rsidR="002E55E2" w:rsidRPr="002E55E2" w:rsidRDefault="002E55E2" w:rsidP="009B30D7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SimSun"/>
                          <w:b/>
                          <w:bCs/>
                          <w:i/>
                          <w:iCs/>
                          <w:lang w:val="en-US" w:eastAsia="zh-CN"/>
                        </w:rPr>
                      </w:pPr>
                      <w:r w:rsidRPr="002E55E2">
                        <w:rPr>
                          <w:rFonts w:eastAsia="SimSun"/>
                          <w:b/>
                          <w:bCs/>
                          <w:i/>
                          <w:iCs/>
                          <w:lang w:val="en-US" w:eastAsia="zh-CN"/>
                        </w:rPr>
                        <w:t>Agreements</w:t>
                      </w:r>
                    </w:p>
                    <w:p w14:paraId="6521F125" w14:textId="77777777" w:rsidR="002E55E2" w:rsidRPr="002E55E2" w:rsidRDefault="002E55E2" w:rsidP="009B30D7">
                      <w:pPr>
                        <w:numPr>
                          <w:ilvl w:val="0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360"/>
                        <w:textAlignment w:val="baseline"/>
                        <w:rPr>
                          <w:rFonts w:eastAsia="SimSun"/>
                          <w:lang w:eastAsia="zh-CN"/>
                        </w:rPr>
                      </w:pPr>
                      <w:r w:rsidRPr="002E55E2">
                        <w:rPr>
                          <w:rFonts w:eastAsia="SimSun"/>
                          <w:lang w:eastAsia="zh-CN"/>
                        </w:rPr>
                        <w:t>The requirements shall support the following Rx frequency hopping cases:</w:t>
                      </w:r>
                    </w:p>
                    <w:p w14:paraId="622CFC8B" w14:textId="77777777" w:rsidR="002E55E2" w:rsidRPr="002E55E2" w:rsidRDefault="002E55E2" w:rsidP="009B30D7">
                      <w:pPr>
                        <w:numPr>
                          <w:ilvl w:val="1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080"/>
                        <w:textAlignment w:val="baseline"/>
                        <w:rPr>
                          <w:rFonts w:eastAsia="SimSun"/>
                          <w:lang w:eastAsia="zh-CN"/>
                        </w:rPr>
                      </w:pPr>
                      <w:r w:rsidRPr="002E55E2">
                        <w:rPr>
                          <w:rFonts w:eastAsia="SimSun"/>
                          <w:lang w:eastAsia="zh-CN"/>
                        </w:rPr>
                        <w:t>1 hop per slot</w:t>
                      </w:r>
                    </w:p>
                    <w:p w14:paraId="72E1541C" w14:textId="77777777" w:rsidR="002E55E2" w:rsidRPr="002E55E2" w:rsidRDefault="002E55E2" w:rsidP="009B30D7">
                      <w:pPr>
                        <w:numPr>
                          <w:ilvl w:val="1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080"/>
                        <w:textAlignment w:val="baseline"/>
                        <w:rPr>
                          <w:rFonts w:eastAsia="SimSun"/>
                          <w:lang w:eastAsia="zh-CN"/>
                        </w:rPr>
                      </w:pPr>
                      <w:r w:rsidRPr="002E55E2">
                        <w:rPr>
                          <w:rFonts w:eastAsia="SimSun"/>
                          <w:lang w:eastAsia="zh-CN"/>
                        </w:rPr>
                        <w:t>2 hops per slot</w:t>
                      </w:r>
                    </w:p>
                    <w:p w14:paraId="49649A6D" w14:textId="6F749443" w:rsidR="002E55E2" w:rsidRPr="002E55E2" w:rsidRDefault="002E55E2" w:rsidP="009B30D7">
                      <w:pPr>
                        <w:numPr>
                          <w:ilvl w:val="1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080"/>
                        <w:textAlignment w:val="baseline"/>
                        <w:rPr>
                          <w:rFonts w:eastAsia="SimSun"/>
                          <w:lang w:eastAsia="zh-CN"/>
                        </w:rPr>
                      </w:pPr>
                      <w:r w:rsidRPr="002E55E2">
                        <w:rPr>
                          <w:rFonts w:eastAsia="SimSun"/>
                          <w:lang w:eastAsia="zh-CN"/>
                        </w:rPr>
                        <w:t>1 hop every 2 slots</w:t>
                      </w:r>
                    </w:p>
                    <w:p w14:paraId="338522F0" w14:textId="77777777" w:rsidR="002E55E2" w:rsidRPr="002E55E2" w:rsidRDefault="002E55E2" w:rsidP="009B30D7">
                      <w:pPr>
                        <w:numPr>
                          <w:ilvl w:val="0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360"/>
                        <w:textAlignment w:val="baseline"/>
                        <w:rPr>
                          <w:rFonts w:eastAsia="SimSun"/>
                          <w:lang w:eastAsia="zh-CN"/>
                        </w:rPr>
                      </w:pPr>
                      <w:r w:rsidRPr="002E55E2">
                        <w:rPr>
                          <w:rFonts w:eastAsia="SimSun"/>
                          <w:lang w:eastAsia="zh-CN"/>
                        </w:rPr>
                        <w:t>The number of Rx hops measured by the UE in a MG instance is given by</w:t>
                      </w:r>
                    </w:p>
                    <w:p w14:paraId="159A14C7" w14:textId="77777777" w:rsidR="002E55E2" w:rsidRPr="002E55E2" w:rsidRDefault="00996865" w:rsidP="009B30D7">
                      <w:pPr>
                        <w:numPr>
                          <w:ilvl w:val="1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080"/>
                        <w:textAlignment w:val="baseline"/>
                        <w:rPr>
                          <w:rFonts w:eastAsia="SimSun"/>
                          <w:lang w:val="sv-SE" w:eastAsia="zh-CN"/>
                        </w:rPr>
                      </w:pPr>
                      <m:oMath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lang w:val="sv-SE" w:eastAsia="zh-CN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lang w:val="sv-SE" w:eastAsia="zh-CN"/>
                              </w:rPr>
                              <m:t>hops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lang w:val="sv-SE" w:eastAsia="zh-CN"/>
                          </w:rPr>
                          <m:t>=</m:t>
                        </m:r>
                        <m:r>
                          <m:rPr>
                            <m:nor/>
                          </m:rPr>
                          <w:rPr>
                            <w:rFonts w:eastAsia="SimSun"/>
                            <w:lang w:val="sv-SE" w:eastAsia="zh-CN"/>
                          </w:rPr>
                          <m:t>min</m:t>
                        </m:r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SimSun" w:hAnsi="Cambria Math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/>
                                    <w:lang w:val="sv-SE" w:eastAsia="zh-CN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/>
                                    <w:lang w:val="sv-SE" w:eastAsia="zh-CN"/>
                                  </w:rPr>
                                  <m:t>hops,effect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lang w:val="sv-SE" w:eastAsia="zh-CN"/>
                              </w:rPr>
                              <m:t xml:space="preserve">, 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SimSun" w:hAnsi="Cambria Math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/>
                                    <w:lang w:val="sv-SE" w:eastAsia="zh-CN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/>
                                    <w:lang w:val="sv-SE" w:eastAsia="zh-CN"/>
                                  </w:rPr>
                                  <m:t>hops, max</m:t>
                                </m:r>
                              </m:sub>
                            </m:sSub>
                          </m:e>
                        </m:d>
                      </m:oMath>
                    </w:p>
                    <w:p w14:paraId="531BC3A0" w14:textId="77777777" w:rsidR="002E55E2" w:rsidRPr="002E55E2" w:rsidRDefault="002E55E2" w:rsidP="009B30D7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948" w:firstLine="132"/>
                        <w:textAlignment w:val="baseline"/>
                        <w:rPr>
                          <w:rFonts w:eastAsia="SimSun"/>
                          <w:lang w:eastAsia="zh-CN"/>
                        </w:rPr>
                      </w:pPr>
                      <w:r w:rsidRPr="002E55E2">
                        <w:rPr>
                          <w:rFonts w:eastAsia="SimSun"/>
                          <w:lang w:eastAsia="zh-CN"/>
                        </w:rPr>
                        <w:t>where</w:t>
                      </w:r>
                    </w:p>
                    <w:p w14:paraId="6B2CA6D7" w14:textId="77777777" w:rsidR="002E55E2" w:rsidRPr="002E55E2" w:rsidRDefault="00996865" w:rsidP="009B30D7">
                      <w:pPr>
                        <w:numPr>
                          <w:ilvl w:val="2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800"/>
                        <w:textAlignment w:val="baseline"/>
                        <w:rPr>
                          <w:rFonts w:eastAsia="SimSun"/>
                          <w:lang w:eastAsia="zh-CN"/>
                        </w:rPr>
                      </w:pPr>
                      <m:oMath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lang w:eastAsia="zh-CN"/>
                              </w:rPr>
                              <m:t>hops, max</m:t>
                            </m:r>
                          </m:sub>
                        </m:sSub>
                      </m:oMath>
                      <w:r w:rsidR="002E55E2" w:rsidRPr="002E55E2">
                        <w:rPr>
                          <w:rFonts w:eastAsia="SimSun"/>
                          <w:lang w:eastAsia="zh-CN"/>
                        </w:rPr>
                        <w:t xml:space="preserve"> is the maximum number of Rx hops signaled in the UE capability (FG 41-5-1).</w:t>
                      </w:r>
                    </w:p>
                    <w:p w14:paraId="2B097E84" w14:textId="77777777" w:rsidR="002E55E2" w:rsidRPr="002E55E2" w:rsidRDefault="00996865" w:rsidP="004C44A6">
                      <w:pPr>
                        <w:numPr>
                          <w:ilvl w:val="2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="1800"/>
                        <w:textAlignment w:val="baseline"/>
                        <w:rPr>
                          <w:rFonts w:eastAsia="SimSun"/>
                          <w:lang w:eastAsia="zh-CN"/>
                        </w:rPr>
                      </w:pPr>
                      <m:oMath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lang w:eastAsia="zh-CN"/>
                              </w:rPr>
                              <m:t>hops, effect</m:t>
                            </m:r>
                          </m:sub>
                        </m:sSub>
                      </m:oMath>
                      <w:r w:rsidR="002E55E2" w:rsidRPr="002E55E2">
                        <w:rPr>
                          <w:rFonts w:eastAsia="SimSun"/>
                          <w:lang w:eastAsia="zh-CN"/>
                        </w:rPr>
                        <w:t xml:space="preserve"> is the effective number of Rx hops within a MG instance.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74FA413" w14:textId="0D93805A" w:rsidR="00125297" w:rsidRDefault="00125297" w:rsidP="00745730">
      <w:pPr>
        <w:rPr>
          <w:sz w:val="22"/>
          <w:szCs w:val="22"/>
          <w:lang w:eastAsia="ja-JP"/>
        </w:rPr>
      </w:pPr>
      <w:r>
        <w:rPr>
          <w:noProof/>
        </w:rPr>
        <w:lastRenderedPageBreak/>
        <mc:AlternateContent>
          <mc:Choice Requires="wps">
            <w:drawing>
              <wp:inline distT="0" distB="0" distL="0" distR="0" wp14:anchorId="6EAFA8AD" wp14:editId="6DCCA12E">
                <wp:extent cx="6078220" cy="4133850"/>
                <wp:effectExtent l="0" t="0" r="17780" b="19050"/>
                <wp:docPr id="1513957748" name="Text Box 15139577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413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CBE0D9" w14:textId="77777777" w:rsidR="00610382" w:rsidRPr="00B43337" w:rsidRDefault="00610382" w:rsidP="00610382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B43337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Issue 2-1-3: How to use Rel. 17 core requirement as </w:t>
                            </w:r>
                            <w:proofErr w:type="gramStart"/>
                            <w:r w:rsidRPr="00B43337">
                              <w:rPr>
                                <w:b/>
                                <w:u w:val="single"/>
                                <w:lang w:eastAsia="ko-KR"/>
                              </w:rPr>
                              <w:t>baseline</w:t>
                            </w:r>
                            <w:proofErr w:type="gramEnd"/>
                          </w:p>
                          <w:p w14:paraId="027D9EE8" w14:textId="77777777" w:rsidR="00610382" w:rsidRPr="00B43337" w:rsidRDefault="00610382" w:rsidP="00610382">
                            <w:pPr>
                              <w:spacing w:after="120"/>
                              <w:rPr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</w:pPr>
                            <w:r w:rsidRPr="00B43337">
                              <w:rPr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  <w:t>Agreements</w:t>
                            </w:r>
                          </w:p>
                          <w:p w14:paraId="2845D4FE" w14:textId="77777777" w:rsidR="00610382" w:rsidRPr="00B43337" w:rsidRDefault="00610382" w:rsidP="00610382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spacing w:after="120"/>
                              <w:ind w:left="360"/>
                              <w:contextualSpacing w:val="0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B43337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The time duration of available PRS is derived by: </w:t>
                            </w:r>
                          </w:p>
                          <w:p w14:paraId="1A08DC49" w14:textId="77777777" w:rsidR="00610382" w:rsidRPr="00B43337" w:rsidRDefault="00206347" w:rsidP="00610382">
                            <w:pPr>
                              <w:pStyle w:val="ListParagraph"/>
                              <w:numPr>
                                <w:ilvl w:val="1"/>
                                <w:numId w:val="18"/>
                              </w:numPr>
                              <w:spacing w:after="120"/>
                              <w:ind w:left="1080"/>
                              <w:contextualSpacing w:val="0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available_PRS,i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hop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*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per_hop</m:t>
                                  </m:r>
                                </m:sub>
                              </m:sSub>
                            </m:oMath>
                            <w:r w:rsidR="00610382" w:rsidRPr="00B43337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</w:t>
                            </w:r>
                          </w:p>
                          <w:p w14:paraId="60F795FD" w14:textId="77777777" w:rsidR="00610382" w:rsidRPr="00B43337" w:rsidRDefault="00610382" w:rsidP="00610382">
                            <w:pPr>
                              <w:pStyle w:val="ListParagraph"/>
                              <w:spacing w:after="120"/>
                              <w:ind w:left="1080"/>
                              <w:contextualSpacing w:val="0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proofErr w:type="gramStart"/>
                            <w:r w:rsidRPr="00B43337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where</w:t>
                            </w:r>
                            <w:proofErr w:type="gramEnd"/>
                            <w:r w:rsidRPr="00B43337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,</w:t>
                            </w:r>
                          </w:p>
                          <w:p w14:paraId="1541F0F7" w14:textId="77777777" w:rsidR="00610382" w:rsidRPr="00B43337" w:rsidRDefault="00206347" w:rsidP="00610382">
                            <w:pPr>
                              <w:pStyle w:val="ListParagraph"/>
                              <w:numPr>
                                <w:ilvl w:val="2"/>
                                <w:numId w:val="18"/>
                              </w:numPr>
                              <w:spacing w:after="120"/>
                              <w:ind w:left="1800"/>
                              <w:contextualSpacing w:val="0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hop</m:t>
                                  </m:r>
                                </m:sub>
                              </m:sSub>
                            </m:oMath>
                            <w:r w:rsidR="00610382" w:rsidRPr="00B43337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is the number of hops in a single MG occasion. </w:t>
                            </w:r>
                          </w:p>
                          <w:p w14:paraId="1DC5F658" w14:textId="77777777" w:rsidR="00610382" w:rsidRPr="00241F88" w:rsidRDefault="00206347" w:rsidP="00610382">
                            <w:pPr>
                              <w:pStyle w:val="ListParagraph"/>
                              <w:numPr>
                                <w:ilvl w:val="2"/>
                                <w:numId w:val="18"/>
                              </w:numPr>
                              <w:spacing w:after="120"/>
                              <w:ind w:left="1800"/>
                              <w:contextualSpacing w:val="0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per_hop</m:t>
                                  </m:r>
                                </m:sub>
                              </m:sSub>
                            </m:oMath>
                            <w:r w:rsidR="00610382" w:rsidRPr="00B43337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is the time duration of available PRS per hop (i.e., excluding RF retuning time).</w:t>
                            </w:r>
                          </w:p>
                          <w:p w14:paraId="1C101CDF" w14:textId="77777777" w:rsidR="009F11B8" w:rsidRPr="009F11B8" w:rsidRDefault="009F11B8" w:rsidP="00B23C32">
                            <w:pPr>
                              <w:spacing w:before="120"/>
                              <w:rPr>
                                <w:rFonts w:eastAsia="SimSun"/>
                                <w:b/>
                                <w:u w:val="single"/>
                                <w:lang w:eastAsia="ko-KR"/>
                              </w:rPr>
                            </w:pPr>
                            <w:r w:rsidRPr="009F11B8">
                              <w:rPr>
                                <w:rFonts w:eastAsia="SimSun"/>
                                <w:b/>
                                <w:u w:val="single"/>
                                <w:lang w:eastAsia="ko-KR"/>
                              </w:rPr>
                              <w:t>Issue 2-1-4: Minimum PRS bandwidth for Rx FH</w:t>
                            </w:r>
                          </w:p>
                          <w:p w14:paraId="31305308" w14:textId="77777777" w:rsidR="009F11B8" w:rsidRPr="009F11B8" w:rsidRDefault="009F11B8" w:rsidP="009F11B8">
                            <w:pPr>
                              <w:spacing w:after="120"/>
                              <w:rPr>
                                <w:rFonts w:eastAsia="SimSun"/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</w:pPr>
                            <w:r w:rsidRPr="009F11B8">
                              <w:rPr>
                                <w:rFonts w:eastAsia="SimSun"/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  <w:t>Agreement</w:t>
                            </w:r>
                          </w:p>
                          <w:p w14:paraId="25EE2057" w14:textId="77777777" w:rsidR="009F11B8" w:rsidRPr="009F11B8" w:rsidRDefault="009F11B8" w:rsidP="009F11B8">
                            <w:pPr>
                              <w:numPr>
                                <w:ilvl w:val="2"/>
                                <w:numId w:val="18"/>
                              </w:numPr>
                              <w:spacing w:after="120"/>
                              <w:ind w:left="360"/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 w:rsidRPr="009F11B8">
                              <w:rPr>
                                <w:rFonts w:eastAsia="SimSun"/>
                                <w:lang w:val="en-US" w:eastAsia="zh-CN"/>
                              </w:rPr>
                              <w:t xml:space="preserve">The minimum PRS BW expected to be measured with Rx hopping is given </w:t>
                            </w:r>
                            <w:proofErr w:type="gramStart"/>
                            <w:r w:rsidRPr="009F11B8">
                              <w:rPr>
                                <w:rFonts w:eastAsia="SimSun"/>
                                <w:lang w:val="en-US" w:eastAsia="zh-CN"/>
                              </w:rPr>
                              <w:t>by</w:t>
                            </w:r>
                            <w:proofErr w:type="gramEnd"/>
                          </w:p>
                          <w:p w14:paraId="3B5B798E" w14:textId="77777777" w:rsidR="009F11B8" w:rsidRPr="009F11B8" w:rsidRDefault="009F11B8" w:rsidP="009F11B8">
                            <w:pPr>
                              <w:spacing w:after="120"/>
                              <w:rPr>
                                <w:rFonts w:eastAsia="SimSun"/>
                                <w:lang w:val="sv-SE" w:eastAsia="zh-CN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nor/>
                                  </m:rPr>
                                  <w:rPr>
                                    <w:rFonts w:eastAsia="SimSun"/>
                                    <w:lang w:val="sv-SE" w:eastAsia="zh-CN"/>
                                  </w:rPr>
                                  <m:t>min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SimSun" w:hAnsi="Cambria Math"/>
                                        <w:lang w:eastAsia="zh-CN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SimSun" w:hAnsi="Cambria Math"/>
                                            <w:lang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SimSun" w:hAnsi="Cambria Math"/>
                                            <w:lang w:val="sv-SE" w:eastAsia="zh-CN"/>
                                          </w:rPr>
                                          <m:t>BW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SimSun" w:hAnsi="Cambria Math"/>
                                            <w:lang w:val="sv-SE" w:eastAsia="zh-CN"/>
                                          </w:rPr>
                                          <m:t>PRS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/>
                                        <w:lang w:val="sv-SE" w:eastAsia="zh-CN"/>
                                      </w:rPr>
                                      <m:t>,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SimSun" w:hAnsi="Cambria Math"/>
                                            <w:lang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SimSun" w:hAnsi="Cambria Math"/>
                                            <w:lang w:val="sv-SE" w:eastAsia="zh-CN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SimSun" w:hAnsi="Cambria Math"/>
                                            <w:lang w:val="sv-SE" w:eastAsia="zh-CN"/>
                                          </w:rPr>
                                          <m:t>hops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/>
                                        <w:lang w:val="sv-SE" w:eastAsia="zh-CN"/>
                                      </w:rPr>
                                      <m:t>∙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SimSun" w:hAnsi="Cambria Math"/>
                                            <w:lang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SimSun" w:hAnsi="Cambria Math"/>
                                            <w:lang w:val="sv-SE" w:eastAsia="zh-CN"/>
                                          </w:rPr>
                                          <m:t>BW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SimSun" w:hAnsi="Cambria Math"/>
                                            <w:lang w:val="sv-SE" w:eastAsia="zh-CN"/>
                                          </w:rPr>
                                          <m:t>hop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/>
                                        <w:lang w:val="sv-SE" w:eastAsia="zh-CN"/>
                                      </w:rPr>
                                      <m:t>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SimSun" w:hAnsi="Cambria Math"/>
                                            <w:lang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SimSun" w:hAnsi="Cambria Math"/>
                                            <w:lang w:val="sv-SE" w:eastAsia="zh-CN"/>
                                          </w:rPr>
                                          <m:t>BW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SimSun" w:hAnsi="Cambria Math"/>
                                            <w:lang w:val="sv-SE" w:eastAsia="zh-CN"/>
                                          </w:rPr>
                                          <m:t>overlap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/>
                                        <w:lang w:val="sv-SE" w:eastAsia="zh-CN"/>
                                      </w:rPr>
                                      <m:t>∙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SimSun" w:hAnsi="Cambria Math"/>
                                            <w:lang w:eastAsia="zh-CN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SimSun" w:hAnsi="Cambria Math"/>
                                                <w:lang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eastAsia="SimSun" w:hAnsi="Cambria Math"/>
                                                <w:lang w:val="sv-SE" w:eastAsia="zh-CN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eastAsia="SimSun" w:hAnsi="Cambria Math"/>
                                                <w:lang w:val="sv-SE" w:eastAsia="zh-CN"/>
                                              </w:rPr>
                                              <m:t>hops</m:t>
                                            </m:r>
                                          </m:sub>
                                        </m:s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SimSun" w:hAnsi="Cambria Math"/>
                                            <w:lang w:val="sv-SE" w:eastAsia="zh-CN"/>
                                          </w:rPr>
                                          <m:t>-1</m:t>
                                        </m:r>
                                      </m:e>
                                    </m:d>
                                  </m:e>
                                </m:d>
                              </m:oMath>
                            </m:oMathPara>
                          </w:p>
                          <w:p w14:paraId="3F530F28" w14:textId="77777777" w:rsidR="009F11B8" w:rsidRPr="009F11B8" w:rsidRDefault="009F11B8" w:rsidP="009F11B8">
                            <w:pPr>
                              <w:spacing w:after="120"/>
                              <w:ind w:left="256" w:firstLine="284"/>
                              <w:rPr>
                                <w:rFonts w:eastAsia="SimSun"/>
                                <w:lang w:eastAsia="zh-CN"/>
                              </w:rPr>
                            </w:pPr>
                            <w:proofErr w:type="gramStart"/>
                            <w:r w:rsidRPr="009F11B8">
                              <w:rPr>
                                <w:rFonts w:eastAsia="SimSun"/>
                                <w:lang w:eastAsia="zh-CN"/>
                              </w:rPr>
                              <w:t>where</w:t>
                            </w:r>
                            <w:proofErr w:type="gramEnd"/>
                          </w:p>
                          <w:p w14:paraId="707951D0" w14:textId="77777777" w:rsidR="009F11B8" w:rsidRPr="009F11B8" w:rsidRDefault="00206347" w:rsidP="009F11B8">
                            <w:pPr>
                              <w:numPr>
                                <w:ilvl w:val="3"/>
                                <w:numId w:val="24"/>
                              </w:numPr>
                              <w:spacing w:after="120"/>
                              <w:ind w:left="1080"/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lang w:val="en-US" w:eastAsia="zh-CN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lang w:val="en-US" w:eastAsia="zh-CN"/>
                                    </w:rPr>
                                    <m:t>BW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lang w:val="en-US" w:eastAsia="zh-CN"/>
                                    </w:rPr>
                                    <m:t>PRS</m:t>
                                  </m:r>
                                </m:sub>
                              </m:sSub>
                            </m:oMath>
                            <w:r w:rsidR="009F11B8" w:rsidRPr="009F11B8">
                              <w:rPr>
                                <w:rFonts w:eastAsia="SimSun"/>
                                <w:lang w:val="en-US" w:eastAsia="zh-CN"/>
                              </w:rPr>
                              <w:t xml:space="preserve"> is determined by the min. among 1) the configured PRS BW, 2) UE capability (Component 1 of FG 41-5-1), and 3) total BW of all hops requested by LMF.</w:t>
                            </w:r>
                          </w:p>
                          <w:p w14:paraId="7944820F" w14:textId="77777777" w:rsidR="009F11B8" w:rsidRPr="009F11B8" w:rsidRDefault="00206347" w:rsidP="009F11B8">
                            <w:pPr>
                              <w:numPr>
                                <w:ilvl w:val="3"/>
                                <w:numId w:val="24"/>
                              </w:numPr>
                              <w:spacing w:after="120"/>
                              <w:ind w:left="1080"/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lang w:val="en-US" w:eastAsia="zh-CN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lang w:val="en-US" w:eastAsia="zh-CN"/>
                                    </w:rPr>
                                    <m:t>BW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lang w:val="en-US" w:eastAsia="zh-CN"/>
                                    </w:rPr>
                                    <m:t>hop</m:t>
                                  </m:r>
                                </m:sub>
                              </m:sSub>
                            </m:oMath>
                            <w:r w:rsidR="009F11B8" w:rsidRPr="009F11B8">
                              <w:rPr>
                                <w:rFonts w:eastAsia="SimSun"/>
                                <w:lang w:val="en-US" w:eastAsia="zh-CN"/>
                              </w:rPr>
                              <w:t xml:space="preserve"> is the BW per hop signaled in the UE capability.</w:t>
                            </w:r>
                          </w:p>
                          <w:p w14:paraId="543E700F" w14:textId="77777777" w:rsidR="009F11B8" w:rsidRPr="009F11B8" w:rsidRDefault="00206347" w:rsidP="009F11B8">
                            <w:pPr>
                              <w:numPr>
                                <w:ilvl w:val="3"/>
                                <w:numId w:val="24"/>
                              </w:numPr>
                              <w:spacing w:after="120"/>
                              <w:ind w:left="1080"/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lang w:val="en-US" w:eastAsia="zh-CN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lang w:val="en-US" w:eastAsia="zh-CN"/>
                                    </w:rPr>
                                    <m:t>BW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lang w:val="en-US" w:eastAsia="zh-CN"/>
                                    </w:rPr>
                                    <m:t>overlap</m:t>
                                  </m:r>
                                </m:sub>
                              </m:sSub>
                            </m:oMath>
                            <w:r w:rsidR="009F11B8" w:rsidRPr="009F11B8">
                              <w:rPr>
                                <w:rFonts w:eastAsia="SimSun"/>
                                <w:lang w:val="en-US" w:eastAsia="zh-CN"/>
                              </w:rPr>
                              <w:t xml:space="preserve"> is the minimum hop overlap signaled in the UE capability.</w:t>
                            </w:r>
                          </w:p>
                          <w:p w14:paraId="7A5DDDF7" w14:textId="77777777" w:rsidR="009F11B8" w:rsidRPr="009F11B8" w:rsidRDefault="00206347" w:rsidP="009F11B8">
                            <w:pPr>
                              <w:numPr>
                                <w:ilvl w:val="3"/>
                                <w:numId w:val="24"/>
                              </w:numPr>
                              <w:spacing w:after="120"/>
                              <w:ind w:left="1080"/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lang w:val="en-US" w:eastAsia="zh-CN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lang w:val="en-US"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lang w:val="en-US" w:eastAsia="zh-CN"/>
                                    </w:rPr>
                                    <m:t>hops</m:t>
                                  </m:r>
                                </m:sub>
                              </m:sSub>
                            </m:oMath>
                            <w:r w:rsidR="009F11B8" w:rsidRPr="009F11B8">
                              <w:rPr>
                                <w:rFonts w:eastAsia="SimSun"/>
                                <w:lang w:val="en-US" w:eastAsia="zh-CN"/>
                              </w:rPr>
                              <w:t xml:space="preserve"> is the number of Rx hops measured by the UE within a MG instance.</w:t>
                            </w:r>
                          </w:p>
                          <w:p w14:paraId="4FFE7721" w14:textId="77777777" w:rsidR="00125297" w:rsidRPr="00395DCB" w:rsidRDefault="00125297" w:rsidP="00125297">
                            <w:pPr>
                              <w:spacing w:after="0"/>
                              <w:rPr>
                                <w:rFonts w:ascii="Times" w:hAnsi="Times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AFA8AD" id="Text Box 1513957748" o:spid="_x0000_s1027" type="#_x0000_t202" style="width:478.6pt;height:3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">
                <v:textbox>
                  <w:txbxContent>
                    <w:p w14:paraId="22CBE0D9" w14:textId="77777777" w:rsidR="00610382" w:rsidRPr="00B43337" w:rsidRDefault="00610382" w:rsidP="00610382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B43337">
                        <w:rPr>
                          <w:b/>
                          <w:u w:val="single"/>
                          <w:lang w:eastAsia="ko-KR"/>
                        </w:rPr>
                        <w:t>Issue 2-1-3: How to use Rel. 17 core requirement as baseline</w:t>
                      </w:r>
                    </w:p>
                    <w:p w14:paraId="027D9EE8" w14:textId="77777777" w:rsidR="00610382" w:rsidRPr="00B43337" w:rsidRDefault="00610382" w:rsidP="00610382">
                      <w:pPr>
                        <w:spacing w:after="120"/>
                        <w:rPr>
                          <w:b/>
                          <w:bCs/>
                          <w:i/>
                          <w:iCs/>
                          <w:lang w:eastAsia="zh-CN"/>
                        </w:rPr>
                      </w:pPr>
                      <w:r w:rsidRPr="00B43337">
                        <w:rPr>
                          <w:b/>
                          <w:bCs/>
                          <w:i/>
                          <w:iCs/>
                          <w:lang w:eastAsia="zh-CN"/>
                        </w:rPr>
                        <w:t>Agreements</w:t>
                      </w:r>
                    </w:p>
                    <w:p w14:paraId="2845D4FE" w14:textId="77777777" w:rsidR="00610382" w:rsidRPr="00B43337" w:rsidRDefault="00610382" w:rsidP="00610382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spacing w:after="120"/>
                        <w:ind w:left="360"/>
                        <w:contextualSpacing w:val="0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B43337">
                        <w:rPr>
                          <w:sz w:val="20"/>
                          <w:szCs w:val="20"/>
                          <w:lang w:eastAsia="zh-CN"/>
                        </w:rPr>
                        <w:t xml:space="preserve">The time duration of available PRS is derived by: </w:t>
                      </w:r>
                    </w:p>
                    <w:p w14:paraId="1A08DC49" w14:textId="77777777" w:rsidR="00610382" w:rsidRPr="00B43337" w:rsidRDefault="00610382" w:rsidP="00610382">
                      <w:pPr>
                        <w:pStyle w:val="ListParagraph"/>
                        <w:numPr>
                          <w:ilvl w:val="1"/>
                          <w:numId w:val="18"/>
                        </w:numPr>
                        <w:spacing w:after="120"/>
                        <w:ind w:left="1080"/>
                        <w:contextualSpacing w:val="0"/>
                        <w:rPr>
                          <w:sz w:val="20"/>
                          <w:szCs w:val="20"/>
                          <w:lang w:eastAsia="zh-CN"/>
                        </w:rPr>
                      </w:pP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  <w:lang w:eastAsia="zh-CN"/>
                              </w:rPr>
                              <m:t>L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  <w:lang w:eastAsia="zh-CN"/>
                              </w:rPr>
                              <m:t>available_PRS,i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=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  <w:lang w:eastAsia="zh-CN"/>
                              </w:rPr>
                              <m:t>hop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*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  <w:lang w:eastAsia="zh-CN"/>
                              </w:rPr>
                              <m:t>L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  <w:lang w:eastAsia="zh-CN"/>
                              </w:rPr>
                              <m:t>per_hop</m:t>
                            </m:r>
                          </m:sub>
                        </m:sSub>
                      </m:oMath>
                      <w:r w:rsidRPr="00B43337">
                        <w:rPr>
                          <w:sz w:val="20"/>
                          <w:szCs w:val="20"/>
                          <w:lang w:eastAsia="zh-CN"/>
                        </w:rPr>
                        <w:t xml:space="preserve"> </w:t>
                      </w:r>
                    </w:p>
                    <w:p w14:paraId="60F795FD" w14:textId="77777777" w:rsidR="00610382" w:rsidRPr="00B43337" w:rsidRDefault="00610382" w:rsidP="00610382">
                      <w:pPr>
                        <w:pStyle w:val="ListParagraph"/>
                        <w:spacing w:after="120"/>
                        <w:ind w:left="1080"/>
                        <w:contextualSpacing w:val="0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B43337">
                        <w:rPr>
                          <w:sz w:val="20"/>
                          <w:szCs w:val="20"/>
                          <w:lang w:eastAsia="zh-CN"/>
                        </w:rPr>
                        <w:t>where,</w:t>
                      </w:r>
                    </w:p>
                    <w:p w14:paraId="1541F0F7" w14:textId="77777777" w:rsidR="00610382" w:rsidRPr="00B43337" w:rsidRDefault="00610382" w:rsidP="00610382">
                      <w:pPr>
                        <w:pStyle w:val="ListParagraph"/>
                        <w:numPr>
                          <w:ilvl w:val="2"/>
                          <w:numId w:val="18"/>
                        </w:numPr>
                        <w:spacing w:after="120"/>
                        <w:ind w:left="1800"/>
                        <w:contextualSpacing w:val="0"/>
                        <w:rPr>
                          <w:sz w:val="20"/>
                          <w:szCs w:val="20"/>
                          <w:lang w:eastAsia="zh-CN"/>
                        </w:rPr>
                      </w:pP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  <w:lang w:eastAsia="zh-CN"/>
                              </w:rPr>
                              <m:t>hop</m:t>
                            </m:r>
                          </m:sub>
                        </m:sSub>
                      </m:oMath>
                      <w:r w:rsidRPr="00B43337">
                        <w:rPr>
                          <w:sz w:val="20"/>
                          <w:szCs w:val="20"/>
                          <w:lang w:eastAsia="zh-CN"/>
                        </w:rPr>
                        <w:t xml:space="preserve"> is the number of hops in a single MG occasion. </w:t>
                      </w:r>
                    </w:p>
                    <w:p w14:paraId="1DC5F658" w14:textId="77777777" w:rsidR="00610382" w:rsidRPr="00241F88" w:rsidRDefault="00610382" w:rsidP="00610382">
                      <w:pPr>
                        <w:pStyle w:val="ListParagraph"/>
                        <w:numPr>
                          <w:ilvl w:val="2"/>
                          <w:numId w:val="18"/>
                        </w:numPr>
                        <w:spacing w:after="120"/>
                        <w:ind w:left="1800"/>
                        <w:contextualSpacing w:val="0"/>
                        <w:rPr>
                          <w:sz w:val="20"/>
                          <w:szCs w:val="20"/>
                          <w:lang w:eastAsia="zh-CN"/>
                        </w:rPr>
                      </w:pP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  <w:lang w:eastAsia="zh-CN"/>
                              </w:rPr>
                              <m:t>L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  <w:lang w:eastAsia="zh-CN"/>
                              </w:rPr>
                              <m:t>per_hop</m:t>
                            </m:r>
                          </m:sub>
                        </m:sSub>
                      </m:oMath>
                      <w:r w:rsidRPr="00B43337">
                        <w:rPr>
                          <w:sz w:val="20"/>
                          <w:szCs w:val="20"/>
                          <w:lang w:eastAsia="zh-CN"/>
                        </w:rPr>
                        <w:t xml:space="preserve"> is the time duration of available PRS per hop (i.e., excluding RF retuning time).</w:t>
                      </w:r>
                    </w:p>
                    <w:p w14:paraId="1C101CDF" w14:textId="77777777" w:rsidR="009F11B8" w:rsidRPr="009F11B8" w:rsidRDefault="009F11B8" w:rsidP="00B23C32">
                      <w:pPr>
                        <w:spacing w:before="120"/>
                        <w:rPr>
                          <w:rFonts w:eastAsia="SimSun"/>
                          <w:b/>
                          <w:u w:val="single"/>
                          <w:lang w:eastAsia="ko-KR"/>
                        </w:rPr>
                      </w:pPr>
                      <w:r w:rsidRPr="009F11B8">
                        <w:rPr>
                          <w:rFonts w:eastAsia="SimSun"/>
                          <w:b/>
                          <w:u w:val="single"/>
                          <w:lang w:eastAsia="ko-KR"/>
                        </w:rPr>
                        <w:t>Issue 2-1-4: Minimum PRS bandwidth for Rx FH</w:t>
                      </w:r>
                    </w:p>
                    <w:p w14:paraId="31305308" w14:textId="77777777" w:rsidR="009F11B8" w:rsidRPr="009F11B8" w:rsidRDefault="009F11B8" w:rsidP="009F11B8">
                      <w:pPr>
                        <w:spacing w:after="120"/>
                        <w:rPr>
                          <w:rFonts w:eastAsia="SimSun"/>
                          <w:b/>
                          <w:bCs/>
                          <w:i/>
                          <w:iCs/>
                          <w:lang w:eastAsia="zh-CN"/>
                        </w:rPr>
                      </w:pPr>
                      <w:r w:rsidRPr="009F11B8">
                        <w:rPr>
                          <w:rFonts w:eastAsia="SimSun"/>
                          <w:b/>
                          <w:bCs/>
                          <w:i/>
                          <w:iCs/>
                          <w:lang w:eastAsia="zh-CN"/>
                        </w:rPr>
                        <w:t>Agreement</w:t>
                      </w:r>
                    </w:p>
                    <w:p w14:paraId="25EE2057" w14:textId="77777777" w:rsidR="009F11B8" w:rsidRPr="009F11B8" w:rsidRDefault="009F11B8" w:rsidP="009F11B8">
                      <w:pPr>
                        <w:numPr>
                          <w:ilvl w:val="2"/>
                          <w:numId w:val="18"/>
                        </w:numPr>
                        <w:spacing w:after="120"/>
                        <w:ind w:left="360"/>
                        <w:rPr>
                          <w:rFonts w:eastAsia="SimSun"/>
                          <w:lang w:val="en-US" w:eastAsia="zh-CN"/>
                        </w:rPr>
                      </w:pPr>
                      <w:r w:rsidRPr="009F11B8">
                        <w:rPr>
                          <w:rFonts w:eastAsia="SimSun"/>
                          <w:lang w:val="en-US" w:eastAsia="zh-CN"/>
                        </w:rPr>
                        <w:t>The minimum PRS BW expected to be measured with Rx hopping is given by</w:t>
                      </w:r>
                    </w:p>
                    <w:p w14:paraId="3B5B798E" w14:textId="77777777" w:rsidR="009F11B8" w:rsidRPr="009F11B8" w:rsidRDefault="009F11B8" w:rsidP="009F11B8">
                      <w:pPr>
                        <w:spacing w:after="120"/>
                        <w:rPr>
                          <w:rFonts w:eastAsia="SimSun"/>
                          <w:lang w:val="sv-SE" w:eastAsia="zh-CN"/>
                        </w:rPr>
                      </w:pPr>
                      <m:oMathPara>
                        <m:oMath>
                          <m:r>
                            <m:rPr>
                              <m:nor/>
                            </m:rPr>
                            <w:rPr>
                              <w:rFonts w:eastAsia="SimSun"/>
                              <w:lang w:val="sv-SE" w:eastAsia="zh-CN"/>
                            </w:rPr>
                            <m:t>min</m:t>
                          </m:r>
                          <m:d>
                            <m:dPr>
                              <m:ctrlPr>
                                <w:rPr>
                                  <w:rFonts w:ascii="Cambria Math" w:eastAsia="SimSun" w:hAnsi="Cambria Math"/>
                                  <w:lang w:eastAsia="zh-CN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lang w:val="sv-SE" w:eastAsia="zh-CN"/>
                                    </w:rPr>
                                    <m:t>BW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lang w:val="sv-SE" w:eastAsia="zh-CN"/>
                                    </w:rPr>
                                    <m:t>PRS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SimSun" w:hAnsi="Cambria Math"/>
                                  <w:lang w:val="sv-SE" w:eastAsia="zh-CN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lang w:val="sv-SE"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lang w:val="sv-SE" w:eastAsia="zh-CN"/>
                                    </w:rPr>
                                    <m:t>hops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SimSun" w:hAnsi="Cambria Math"/>
                                  <w:lang w:val="sv-SE" w:eastAsia="zh-CN"/>
                                </w:rPr>
                                <m:t>∙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lang w:val="sv-SE" w:eastAsia="zh-CN"/>
                                    </w:rPr>
                                    <m:t>BW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lang w:val="sv-SE" w:eastAsia="zh-CN"/>
                                    </w:rPr>
                                    <m:t>hop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SimSun" w:hAnsi="Cambria Math"/>
                                  <w:lang w:val="sv-SE" w:eastAsia="zh-CN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lang w:val="sv-SE" w:eastAsia="zh-CN"/>
                                    </w:rPr>
                                    <m:t>BW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lang w:val="sv-SE" w:eastAsia="zh-CN"/>
                                    </w:rPr>
                                    <m:t>overlap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SimSun" w:hAnsi="Cambria Math"/>
                                  <w:lang w:val="sv-SE" w:eastAsia="zh-CN"/>
                                </w:rPr>
                                <m:t>∙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="SimSun" w:hAnsi="Cambria Math"/>
                                      <w:lang w:eastAsia="zh-CN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="SimSun" w:hAnsi="Cambria Math"/>
                                          <w:lang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SimSun" w:hAnsi="Cambria Math"/>
                                          <w:lang w:val="sv-SE" w:eastAsia="zh-CN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SimSun" w:hAnsi="Cambria Math"/>
                                          <w:lang w:val="sv-SE" w:eastAsia="zh-CN"/>
                                        </w:rPr>
                                        <m:t>hops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lang w:val="sv-SE" w:eastAsia="zh-CN"/>
                                    </w:rPr>
                                    <m:t>-1</m:t>
                                  </m:r>
                                </m:e>
                              </m:d>
                            </m:e>
                          </m:d>
                        </m:oMath>
                      </m:oMathPara>
                    </w:p>
                    <w:p w14:paraId="3F530F28" w14:textId="77777777" w:rsidR="009F11B8" w:rsidRPr="009F11B8" w:rsidRDefault="009F11B8" w:rsidP="009F11B8">
                      <w:pPr>
                        <w:spacing w:after="120"/>
                        <w:ind w:left="256" w:firstLine="284"/>
                        <w:rPr>
                          <w:rFonts w:eastAsia="SimSun"/>
                          <w:lang w:eastAsia="zh-CN"/>
                        </w:rPr>
                      </w:pPr>
                      <w:r w:rsidRPr="009F11B8">
                        <w:rPr>
                          <w:rFonts w:eastAsia="SimSun"/>
                          <w:lang w:eastAsia="zh-CN"/>
                        </w:rPr>
                        <w:t>where</w:t>
                      </w:r>
                    </w:p>
                    <w:p w14:paraId="707951D0" w14:textId="77777777" w:rsidR="009F11B8" w:rsidRPr="009F11B8" w:rsidRDefault="00996865" w:rsidP="009F11B8">
                      <w:pPr>
                        <w:numPr>
                          <w:ilvl w:val="3"/>
                          <w:numId w:val="24"/>
                        </w:numPr>
                        <w:spacing w:after="120"/>
                        <w:ind w:left="1080"/>
                        <w:rPr>
                          <w:rFonts w:eastAsia="SimSun"/>
                          <w:lang w:val="en-US" w:eastAsia="zh-CN"/>
                        </w:rPr>
                      </w:pPr>
                      <m:oMath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lang w:val="en-US"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lang w:val="en-US" w:eastAsia="zh-CN"/>
                              </w:rPr>
                              <m:t>BW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lang w:val="en-US" w:eastAsia="zh-CN"/>
                              </w:rPr>
                              <m:t>PRS</m:t>
                            </m:r>
                          </m:sub>
                        </m:sSub>
                      </m:oMath>
                      <w:r w:rsidR="009F11B8" w:rsidRPr="009F11B8">
                        <w:rPr>
                          <w:rFonts w:eastAsia="SimSun"/>
                          <w:lang w:val="en-US" w:eastAsia="zh-CN"/>
                        </w:rPr>
                        <w:t xml:space="preserve"> is determined by the min. among 1) the configured PRS BW, 2) UE capability (Component 1 of FG 41-5-1), and 3) total BW of all hops requested by LMF.</w:t>
                      </w:r>
                    </w:p>
                    <w:p w14:paraId="7944820F" w14:textId="77777777" w:rsidR="009F11B8" w:rsidRPr="009F11B8" w:rsidRDefault="00996865" w:rsidP="009F11B8">
                      <w:pPr>
                        <w:numPr>
                          <w:ilvl w:val="3"/>
                          <w:numId w:val="24"/>
                        </w:numPr>
                        <w:spacing w:after="120"/>
                        <w:ind w:left="1080"/>
                        <w:rPr>
                          <w:rFonts w:eastAsia="SimSun"/>
                          <w:lang w:val="en-US" w:eastAsia="zh-CN"/>
                        </w:rPr>
                      </w:pPr>
                      <m:oMath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lang w:val="en-US"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lang w:val="en-US" w:eastAsia="zh-CN"/>
                              </w:rPr>
                              <m:t>BW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lang w:val="en-US" w:eastAsia="zh-CN"/>
                              </w:rPr>
                              <m:t>hop</m:t>
                            </m:r>
                          </m:sub>
                        </m:sSub>
                      </m:oMath>
                      <w:r w:rsidR="009F11B8" w:rsidRPr="009F11B8">
                        <w:rPr>
                          <w:rFonts w:eastAsia="SimSun"/>
                          <w:lang w:val="en-US" w:eastAsia="zh-CN"/>
                        </w:rPr>
                        <w:t xml:space="preserve"> is the BW per hop signaled in the UE capability.</w:t>
                      </w:r>
                    </w:p>
                    <w:p w14:paraId="543E700F" w14:textId="77777777" w:rsidR="009F11B8" w:rsidRPr="009F11B8" w:rsidRDefault="00996865" w:rsidP="009F11B8">
                      <w:pPr>
                        <w:numPr>
                          <w:ilvl w:val="3"/>
                          <w:numId w:val="24"/>
                        </w:numPr>
                        <w:spacing w:after="120"/>
                        <w:ind w:left="1080"/>
                        <w:rPr>
                          <w:rFonts w:eastAsia="SimSun"/>
                          <w:lang w:val="en-US" w:eastAsia="zh-CN"/>
                        </w:rPr>
                      </w:pPr>
                      <m:oMath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lang w:val="en-US"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lang w:val="en-US" w:eastAsia="zh-CN"/>
                              </w:rPr>
                              <m:t>BW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lang w:val="en-US" w:eastAsia="zh-CN"/>
                              </w:rPr>
                              <m:t>overlap</m:t>
                            </m:r>
                          </m:sub>
                        </m:sSub>
                      </m:oMath>
                      <w:r w:rsidR="009F11B8" w:rsidRPr="009F11B8">
                        <w:rPr>
                          <w:rFonts w:eastAsia="SimSun"/>
                          <w:lang w:val="en-US" w:eastAsia="zh-CN"/>
                        </w:rPr>
                        <w:t xml:space="preserve"> is the minimum hop overlap signaled in the UE capability.</w:t>
                      </w:r>
                    </w:p>
                    <w:p w14:paraId="7A5DDDF7" w14:textId="77777777" w:rsidR="009F11B8" w:rsidRPr="009F11B8" w:rsidRDefault="00996865" w:rsidP="009F11B8">
                      <w:pPr>
                        <w:numPr>
                          <w:ilvl w:val="3"/>
                          <w:numId w:val="24"/>
                        </w:numPr>
                        <w:spacing w:after="120"/>
                        <w:ind w:left="1080"/>
                        <w:rPr>
                          <w:rFonts w:eastAsia="SimSun"/>
                          <w:lang w:val="en-US" w:eastAsia="zh-CN"/>
                        </w:rPr>
                      </w:pPr>
                      <m:oMath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lang w:val="en-US"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lang w:val="en-US" w:eastAsia="zh-CN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lang w:val="en-US" w:eastAsia="zh-CN"/>
                              </w:rPr>
                              <m:t>hops</m:t>
                            </m:r>
                          </m:sub>
                        </m:sSub>
                      </m:oMath>
                      <w:r w:rsidR="009F11B8" w:rsidRPr="009F11B8">
                        <w:rPr>
                          <w:rFonts w:eastAsia="SimSun"/>
                          <w:lang w:val="en-US" w:eastAsia="zh-CN"/>
                        </w:rPr>
                        <w:t xml:space="preserve"> is the number of Rx hops measured by the UE within a MG instance.</w:t>
                      </w:r>
                    </w:p>
                    <w:p w14:paraId="4FFE7721" w14:textId="77777777" w:rsidR="00125297" w:rsidRPr="00395DCB" w:rsidRDefault="00125297" w:rsidP="00125297">
                      <w:pPr>
                        <w:spacing w:after="0"/>
                        <w:rPr>
                          <w:rFonts w:ascii="Times" w:hAnsi="Times"/>
                          <w:b/>
                          <w:bCs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E27F02E" w14:textId="70FBB32D" w:rsidR="005D7453" w:rsidRDefault="00AB0947" w:rsidP="00745730">
      <w:pPr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RAN4 should leverage the already agreed requirements </w:t>
      </w:r>
      <w:r w:rsidR="00C04E1D">
        <w:rPr>
          <w:sz w:val="22"/>
          <w:szCs w:val="22"/>
          <w:lang w:eastAsia="ja-JP"/>
        </w:rPr>
        <w:t>for RRC_CONNECTED to define</w:t>
      </w:r>
      <w:r w:rsidR="004F6D5D">
        <w:rPr>
          <w:sz w:val="22"/>
          <w:szCs w:val="22"/>
          <w:lang w:eastAsia="ja-JP"/>
        </w:rPr>
        <w:t xml:space="preserve"> </w:t>
      </w:r>
      <w:r w:rsidR="00C04E1D">
        <w:rPr>
          <w:sz w:val="22"/>
          <w:szCs w:val="22"/>
          <w:lang w:eastAsia="ja-JP"/>
        </w:rPr>
        <w:t>corresponding</w:t>
      </w:r>
      <w:r w:rsidR="004F6D5D">
        <w:rPr>
          <w:sz w:val="22"/>
          <w:szCs w:val="22"/>
          <w:lang w:eastAsia="ja-JP"/>
        </w:rPr>
        <w:t xml:space="preserve"> requirement</w:t>
      </w:r>
      <w:r w:rsidR="003335C2">
        <w:rPr>
          <w:sz w:val="22"/>
          <w:szCs w:val="22"/>
          <w:lang w:eastAsia="ja-JP"/>
        </w:rPr>
        <w:t>s</w:t>
      </w:r>
      <w:r w:rsidR="004F6D5D">
        <w:rPr>
          <w:sz w:val="22"/>
          <w:szCs w:val="22"/>
          <w:lang w:eastAsia="ja-JP"/>
        </w:rPr>
        <w:t xml:space="preserve"> </w:t>
      </w:r>
      <w:r w:rsidR="000D1666">
        <w:rPr>
          <w:sz w:val="22"/>
          <w:szCs w:val="22"/>
          <w:lang w:eastAsia="ja-JP"/>
        </w:rPr>
        <w:t xml:space="preserve">with Rx frequency hopping </w:t>
      </w:r>
      <w:r w:rsidR="000C61EF">
        <w:rPr>
          <w:sz w:val="22"/>
          <w:szCs w:val="22"/>
          <w:lang w:eastAsia="ja-JP"/>
        </w:rPr>
        <w:t xml:space="preserve">in </w:t>
      </w:r>
      <w:r w:rsidR="00896BDE">
        <w:rPr>
          <w:sz w:val="22"/>
          <w:szCs w:val="22"/>
          <w:lang w:eastAsia="ja-JP"/>
        </w:rPr>
        <w:t>RRC_INACTIVE and RRC_IDLE</w:t>
      </w:r>
      <w:r w:rsidR="000D1666">
        <w:rPr>
          <w:sz w:val="22"/>
          <w:szCs w:val="22"/>
          <w:lang w:eastAsia="ja-JP"/>
        </w:rPr>
        <w:t>.</w:t>
      </w:r>
    </w:p>
    <w:p w14:paraId="7637194F" w14:textId="63F1D4CB" w:rsidR="008B1F4A" w:rsidRDefault="008B1F4A" w:rsidP="00745730">
      <w:pPr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The first issue that needs to be addressed is how to define</w:t>
      </w:r>
      <w:r w:rsidR="00C02932">
        <w:rPr>
          <w:sz w:val="22"/>
          <w:szCs w:val="22"/>
          <w:lang w:eastAsia="ja-JP"/>
        </w:rPr>
        <w:t xml:space="preserve"> a measurement sample</w:t>
      </w:r>
      <w:r w:rsidR="004964E9">
        <w:rPr>
          <w:sz w:val="22"/>
          <w:szCs w:val="22"/>
          <w:lang w:eastAsia="ja-JP"/>
        </w:rPr>
        <w:t xml:space="preserve"> </w:t>
      </w:r>
      <w:r w:rsidR="00A654AD">
        <w:rPr>
          <w:sz w:val="22"/>
          <w:szCs w:val="22"/>
          <w:lang w:eastAsia="ja-JP"/>
        </w:rPr>
        <w:t xml:space="preserve">in </w:t>
      </w:r>
      <w:r w:rsidR="001B5DF9">
        <w:rPr>
          <w:sz w:val="22"/>
          <w:szCs w:val="22"/>
          <w:lang w:eastAsia="ja-JP"/>
        </w:rPr>
        <w:t xml:space="preserve">idle/inactive states. </w:t>
      </w:r>
      <w:r w:rsidR="0072107A">
        <w:rPr>
          <w:sz w:val="22"/>
          <w:szCs w:val="22"/>
          <w:lang w:eastAsia="ja-JP"/>
        </w:rPr>
        <w:t>For</w:t>
      </w:r>
      <w:r w:rsidR="0038678F">
        <w:rPr>
          <w:sz w:val="22"/>
          <w:szCs w:val="22"/>
          <w:lang w:eastAsia="ja-JP"/>
        </w:rPr>
        <w:t xml:space="preserve"> connected state,</w:t>
      </w:r>
      <w:r w:rsidR="001B5DF9">
        <w:rPr>
          <w:sz w:val="22"/>
          <w:szCs w:val="22"/>
          <w:lang w:eastAsia="ja-JP"/>
        </w:rPr>
        <w:t xml:space="preserve"> RAN4 </w:t>
      </w:r>
      <w:r w:rsidR="00A25324">
        <w:rPr>
          <w:sz w:val="22"/>
          <w:szCs w:val="22"/>
          <w:lang w:eastAsia="ja-JP"/>
        </w:rPr>
        <w:t>agreed that a measurement with FH is performed within a single measurement gap</w:t>
      </w:r>
      <w:r w:rsidR="00B60D2C">
        <w:rPr>
          <w:sz w:val="22"/>
          <w:szCs w:val="22"/>
          <w:lang w:eastAsia="ja-JP"/>
        </w:rPr>
        <w:t>, consistent with RAN1’s understanding [2]</w:t>
      </w:r>
      <w:r w:rsidR="0038678F">
        <w:rPr>
          <w:sz w:val="22"/>
          <w:szCs w:val="22"/>
          <w:lang w:eastAsia="ja-JP"/>
        </w:rPr>
        <w:t>.</w:t>
      </w:r>
    </w:p>
    <w:p w14:paraId="6B55BD62" w14:textId="0183D886" w:rsidR="0038678F" w:rsidRDefault="0038678F" w:rsidP="00745730">
      <w:pPr>
        <w:rPr>
          <w:sz w:val="22"/>
          <w:szCs w:val="22"/>
          <w:lang w:eastAsia="ja-JP"/>
        </w:rPr>
      </w:pPr>
      <w:r>
        <w:rPr>
          <w:noProof/>
        </w:rPr>
        <mc:AlternateContent>
          <mc:Choice Requires="wps">
            <w:drawing>
              <wp:inline distT="0" distB="0" distL="0" distR="0" wp14:anchorId="3A164F97" wp14:editId="167462A1">
                <wp:extent cx="6078220" cy="1066800"/>
                <wp:effectExtent l="0" t="0" r="17780" b="19050"/>
                <wp:docPr id="178792345" name="Text Box 1787923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4247BC" w14:textId="77777777" w:rsidR="00B23C32" w:rsidRPr="00B23C32" w:rsidRDefault="00B23C32" w:rsidP="00B23C32">
                            <w:pPr>
                              <w:spacing w:before="120"/>
                              <w:rPr>
                                <w:rFonts w:eastAsia="SimSun"/>
                                <w:b/>
                                <w:bCs/>
                                <w:u w:val="single"/>
                                <w:lang w:eastAsia="en-GB"/>
                              </w:rPr>
                            </w:pPr>
                            <w:r w:rsidRPr="00B23C32">
                              <w:rPr>
                                <w:rFonts w:eastAsia="SimSun"/>
                                <w:b/>
                                <w:bCs/>
                                <w:u w:val="single"/>
                                <w:lang w:eastAsia="en-GB"/>
                              </w:rPr>
                              <w:t xml:space="preserve">Issue 2-3-4: Measurement sample definition under </w:t>
                            </w:r>
                            <w:proofErr w:type="gramStart"/>
                            <w:r w:rsidRPr="00B23C32">
                              <w:rPr>
                                <w:rFonts w:eastAsia="SimSun"/>
                                <w:b/>
                                <w:bCs/>
                                <w:u w:val="single"/>
                                <w:lang w:eastAsia="en-GB"/>
                              </w:rPr>
                              <w:t>FH</w:t>
                            </w:r>
                            <w:proofErr w:type="gramEnd"/>
                          </w:p>
                          <w:p w14:paraId="6CC6E06B" w14:textId="77777777" w:rsidR="00B23C32" w:rsidRPr="00B23C32" w:rsidRDefault="00B23C32" w:rsidP="00B23C32">
                            <w:pPr>
                              <w:rPr>
                                <w:rFonts w:eastAsiaTheme="minorEastAsia"/>
                                <w:b/>
                                <w:bCs/>
                                <w:iCs/>
                                <w:u w:val="single"/>
                                <w:lang w:val="en-US" w:eastAsia="zh-CN"/>
                              </w:rPr>
                            </w:pPr>
                            <w:r w:rsidRPr="00B23C32">
                              <w:rPr>
                                <w:rFonts w:eastAsiaTheme="minorEastAsia"/>
                                <w:b/>
                                <w:bCs/>
                                <w:iCs/>
                                <w:highlight w:val="green"/>
                                <w:u w:val="single"/>
                                <w:lang w:val="en-US" w:eastAsia="zh-CN"/>
                              </w:rPr>
                              <w:t>A</w:t>
                            </w:r>
                            <w:r w:rsidRPr="00B23C32">
                              <w:rPr>
                                <w:rFonts w:eastAsiaTheme="minorEastAsia" w:hint="eastAsia"/>
                                <w:b/>
                                <w:bCs/>
                                <w:iCs/>
                                <w:highlight w:val="green"/>
                                <w:u w:val="single"/>
                                <w:lang w:val="en-US" w:eastAsia="zh-CN"/>
                              </w:rPr>
                              <w:t>greements</w:t>
                            </w:r>
                            <w:r w:rsidRPr="00B23C32">
                              <w:rPr>
                                <w:rFonts w:eastAsiaTheme="minorEastAsia" w:hint="eastAsia"/>
                                <w:i/>
                                <w:highlight w:val="green"/>
                                <w:lang w:val="en-US" w:eastAsia="zh-CN"/>
                              </w:rPr>
                              <w:t>:</w:t>
                            </w:r>
                          </w:p>
                          <w:p w14:paraId="249C6302" w14:textId="77777777" w:rsidR="00B23C32" w:rsidRPr="00B23C32" w:rsidRDefault="00B23C32" w:rsidP="00B23C32">
                            <w:pPr>
                              <w:numPr>
                                <w:ilvl w:val="0"/>
                                <w:numId w:val="10"/>
                              </w:numPr>
                              <w:spacing w:after="120"/>
                              <w:ind w:left="357" w:hanging="357"/>
                              <w:rPr>
                                <w:rFonts w:eastAsia="SimSun"/>
                                <w:lang w:val="en-US" w:eastAsia="ja-JP"/>
                              </w:rPr>
                            </w:pPr>
                            <w:r w:rsidRPr="00B23C32">
                              <w:rPr>
                                <w:rFonts w:eastAsia="SimSun"/>
                                <w:lang w:val="en-US" w:eastAsia="ja-JP"/>
                              </w:rPr>
                              <w:t>Measurement sample under FH is defined as a PRS measurement over multiple hops within a single measurement gap.</w:t>
                            </w:r>
                          </w:p>
                          <w:p w14:paraId="15BB58B9" w14:textId="77777777" w:rsidR="0038678F" w:rsidRPr="00395DCB" w:rsidRDefault="0038678F" w:rsidP="0038678F">
                            <w:pPr>
                              <w:spacing w:after="0"/>
                              <w:rPr>
                                <w:rFonts w:ascii="Times" w:hAnsi="Times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A164F97" id="Text Box 178792345" o:spid="_x0000_s1028" type="#_x0000_t202" style="width:478.6pt;height:8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">
                <v:textbox>
                  <w:txbxContent>
                    <w:p w14:paraId="3F4247BC" w14:textId="77777777" w:rsidR="00B23C32" w:rsidRPr="00B23C32" w:rsidRDefault="00B23C32" w:rsidP="00B23C32">
                      <w:pPr>
                        <w:spacing w:before="120"/>
                        <w:rPr>
                          <w:rFonts w:eastAsia="SimSun"/>
                          <w:b/>
                          <w:bCs/>
                          <w:u w:val="single"/>
                          <w:lang w:eastAsia="en-GB"/>
                        </w:rPr>
                      </w:pPr>
                      <w:r w:rsidRPr="00B23C32">
                        <w:rPr>
                          <w:rFonts w:eastAsia="SimSun"/>
                          <w:b/>
                          <w:bCs/>
                          <w:u w:val="single"/>
                          <w:lang w:eastAsia="en-GB"/>
                        </w:rPr>
                        <w:t>Issue 2-3-4: Measurement sample definition under FH</w:t>
                      </w:r>
                    </w:p>
                    <w:p w14:paraId="6CC6E06B" w14:textId="77777777" w:rsidR="00B23C32" w:rsidRPr="00B23C32" w:rsidRDefault="00B23C32" w:rsidP="00B23C32">
                      <w:pPr>
                        <w:rPr>
                          <w:rFonts w:eastAsiaTheme="minorEastAsia"/>
                          <w:b/>
                          <w:bCs/>
                          <w:iCs/>
                          <w:u w:val="single"/>
                          <w:lang w:val="en-US" w:eastAsia="zh-CN"/>
                        </w:rPr>
                      </w:pPr>
                      <w:r w:rsidRPr="00B23C32">
                        <w:rPr>
                          <w:rFonts w:eastAsiaTheme="minorEastAsia"/>
                          <w:b/>
                          <w:bCs/>
                          <w:iCs/>
                          <w:highlight w:val="green"/>
                          <w:u w:val="single"/>
                          <w:lang w:val="en-US" w:eastAsia="zh-CN"/>
                        </w:rPr>
                        <w:t>A</w:t>
                      </w:r>
                      <w:r w:rsidRPr="00B23C32">
                        <w:rPr>
                          <w:rFonts w:eastAsiaTheme="minorEastAsia" w:hint="eastAsia"/>
                          <w:b/>
                          <w:bCs/>
                          <w:iCs/>
                          <w:highlight w:val="green"/>
                          <w:u w:val="single"/>
                          <w:lang w:val="en-US" w:eastAsia="zh-CN"/>
                        </w:rPr>
                        <w:t>greements</w:t>
                      </w:r>
                      <w:r w:rsidRPr="00B23C32">
                        <w:rPr>
                          <w:rFonts w:eastAsiaTheme="minorEastAsia" w:hint="eastAsia"/>
                          <w:i/>
                          <w:highlight w:val="green"/>
                          <w:lang w:val="en-US" w:eastAsia="zh-CN"/>
                        </w:rPr>
                        <w:t>:</w:t>
                      </w:r>
                    </w:p>
                    <w:p w14:paraId="249C6302" w14:textId="77777777" w:rsidR="00B23C32" w:rsidRPr="00B23C32" w:rsidRDefault="00B23C32" w:rsidP="00B23C32">
                      <w:pPr>
                        <w:numPr>
                          <w:ilvl w:val="0"/>
                          <w:numId w:val="10"/>
                        </w:numPr>
                        <w:spacing w:after="120"/>
                        <w:ind w:left="357" w:hanging="357"/>
                        <w:rPr>
                          <w:rFonts w:eastAsia="SimSun"/>
                          <w:lang w:val="en-US" w:eastAsia="ja-JP"/>
                        </w:rPr>
                      </w:pPr>
                      <w:r w:rsidRPr="00B23C32">
                        <w:rPr>
                          <w:rFonts w:eastAsia="SimSun"/>
                          <w:lang w:val="en-US" w:eastAsia="ja-JP"/>
                        </w:rPr>
                        <w:t>Measurement sample under FH is defined as a PRS measurement over multiple hops within a single measurement gap.</w:t>
                      </w:r>
                    </w:p>
                    <w:p w14:paraId="15BB58B9" w14:textId="77777777" w:rsidR="0038678F" w:rsidRPr="00395DCB" w:rsidRDefault="0038678F" w:rsidP="0038678F">
                      <w:pPr>
                        <w:spacing w:after="0"/>
                        <w:rPr>
                          <w:rFonts w:ascii="Times" w:hAnsi="Times"/>
                          <w:b/>
                          <w:bCs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5F4C0D1" w14:textId="03A63CA8" w:rsidR="00B650D7" w:rsidRDefault="003E7B01" w:rsidP="005D7453">
      <w:pPr>
        <w:spacing w:after="120"/>
        <w:rPr>
          <w:b/>
          <w:bCs/>
          <w:sz w:val="22"/>
          <w:szCs w:val="22"/>
        </w:rPr>
      </w:pPr>
      <w:r w:rsidRPr="00E46379">
        <w:rPr>
          <w:sz w:val="22"/>
          <w:szCs w:val="22"/>
        </w:rPr>
        <w:t xml:space="preserve">For PRS measurements in RRC_IDLE and RRC_INACTIVE, </w:t>
      </w:r>
      <w:r w:rsidR="007D0266" w:rsidRPr="00E46379">
        <w:rPr>
          <w:sz w:val="22"/>
          <w:szCs w:val="22"/>
        </w:rPr>
        <w:t xml:space="preserve">requirements with and without FH apply </w:t>
      </w:r>
      <w:r w:rsidR="00E46379" w:rsidRPr="00E46379">
        <w:rPr>
          <w:sz w:val="22"/>
          <w:szCs w:val="22"/>
        </w:rPr>
        <w:t>“</w:t>
      </w:r>
      <w:r w:rsidR="00E46379" w:rsidRPr="00E46379">
        <w:rPr>
          <w:rFonts w:eastAsiaTheme="minorEastAsia"/>
          <w:sz w:val="22"/>
          <w:szCs w:val="22"/>
        </w:rPr>
        <w:t>provided that all PRS resources within a PFL are within up to 2 separate windows within</w:t>
      </w:r>
      <w:r w:rsidR="00E46379" w:rsidRPr="00E46379">
        <w:rPr>
          <w:rFonts w:eastAsiaTheme="minorEastAsia"/>
          <w:sz w:val="22"/>
          <w:szCs w:val="22"/>
          <w:vertAlign w:val="subscript"/>
        </w:rPr>
        <w:t xml:space="preserve"> </w:t>
      </w:r>
      <w:proofErr w:type="spellStart"/>
      <w:proofErr w:type="gramStart"/>
      <w:r w:rsidR="00E46379" w:rsidRPr="00E46379">
        <w:rPr>
          <w:rFonts w:eastAsiaTheme="minorEastAsia"/>
          <w:sz w:val="22"/>
          <w:szCs w:val="22"/>
        </w:rPr>
        <w:t>T</w:t>
      </w:r>
      <w:r w:rsidR="00E46379" w:rsidRPr="00E46379">
        <w:rPr>
          <w:rFonts w:eastAsiaTheme="minorEastAsia"/>
          <w:sz w:val="22"/>
          <w:szCs w:val="22"/>
          <w:vertAlign w:val="subscript"/>
        </w:rPr>
        <w:t>PRS,i</w:t>
      </w:r>
      <w:proofErr w:type="spellEnd"/>
      <w:proofErr w:type="gramEnd"/>
      <w:r w:rsidR="00E46379" w:rsidRPr="00E46379">
        <w:rPr>
          <w:rFonts w:eastAsiaTheme="minorEastAsia"/>
          <w:sz w:val="22"/>
          <w:szCs w:val="22"/>
          <w:vertAlign w:val="subscript"/>
        </w:rPr>
        <w:t xml:space="preserve"> </w:t>
      </w:r>
      <w:r w:rsidR="00E46379" w:rsidRPr="00E46379">
        <w:rPr>
          <w:rFonts w:eastAsiaTheme="minorEastAsia"/>
          <w:sz w:val="22"/>
          <w:szCs w:val="22"/>
        </w:rPr>
        <w:t xml:space="preserve">for each </w:t>
      </w:r>
      <w:r w:rsidR="00E46379" w:rsidRPr="00E46379">
        <w:rPr>
          <w:rFonts w:eastAsiaTheme="minorEastAsia"/>
          <w:sz w:val="22"/>
          <w:szCs w:val="22"/>
          <w:lang w:eastAsia="zh-CN"/>
        </w:rPr>
        <w:t xml:space="preserve">positioning </w:t>
      </w:r>
      <w:r w:rsidR="00E46379" w:rsidRPr="00E46379">
        <w:rPr>
          <w:rFonts w:eastAsiaTheme="minorEastAsia"/>
          <w:sz w:val="22"/>
          <w:szCs w:val="22"/>
        </w:rPr>
        <w:t xml:space="preserve">frequency layer </w:t>
      </w:r>
      <w:proofErr w:type="spellStart"/>
      <w:r w:rsidR="00E46379" w:rsidRPr="00E46379">
        <w:rPr>
          <w:rFonts w:eastAsiaTheme="minorEastAsia"/>
          <w:i/>
          <w:iCs/>
          <w:sz w:val="22"/>
          <w:szCs w:val="22"/>
        </w:rPr>
        <w:t>i</w:t>
      </w:r>
      <w:proofErr w:type="spellEnd"/>
      <w:r w:rsidR="00E46379" w:rsidRPr="00E46379">
        <w:rPr>
          <w:rFonts w:eastAsiaTheme="minorEastAsia"/>
          <w:sz w:val="22"/>
          <w:szCs w:val="22"/>
        </w:rPr>
        <w:t>, where each window is up to 10ms</w:t>
      </w:r>
      <w:r w:rsidR="00B650D7">
        <w:rPr>
          <w:rFonts w:eastAsiaTheme="minorEastAsia"/>
          <w:sz w:val="22"/>
          <w:szCs w:val="22"/>
        </w:rPr>
        <w:t>”</w:t>
      </w:r>
      <w:r w:rsidR="00833BAE">
        <w:rPr>
          <w:rFonts w:eastAsiaTheme="minorEastAsia"/>
          <w:sz w:val="22"/>
          <w:szCs w:val="22"/>
        </w:rPr>
        <w:t xml:space="preserve"> [3]</w:t>
      </w:r>
      <w:r w:rsidR="00E46379" w:rsidRPr="00E46379">
        <w:rPr>
          <w:rFonts w:eastAsiaTheme="minorEastAsia"/>
          <w:sz w:val="22"/>
          <w:szCs w:val="22"/>
        </w:rPr>
        <w:t>.</w:t>
      </w:r>
      <w:r w:rsidR="00036E96">
        <w:rPr>
          <w:rFonts w:eastAsiaTheme="minorEastAsia"/>
          <w:sz w:val="22"/>
          <w:szCs w:val="22"/>
        </w:rPr>
        <w:t xml:space="preserve"> </w:t>
      </w:r>
      <w:r w:rsidR="00A05459">
        <w:rPr>
          <w:rFonts w:eastAsiaTheme="minorEastAsia"/>
          <w:sz w:val="22"/>
          <w:szCs w:val="22"/>
        </w:rPr>
        <w:t>In th</w:t>
      </w:r>
      <w:r w:rsidR="006E25AE">
        <w:rPr>
          <w:rFonts w:eastAsiaTheme="minorEastAsia"/>
          <w:sz w:val="22"/>
          <w:szCs w:val="22"/>
        </w:rPr>
        <w:t xml:space="preserve">is applicability condition there is no restriction on the relative </w:t>
      </w:r>
      <w:r w:rsidR="002F72A6">
        <w:rPr>
          <w:rFonts w:eastAsiaTheme="minorEastAsia"/>
          <w:sz w:val="22"/>
          <w:szCs w:val="22"/>
        </w:rPr>
        <w:t>location of the two windows</w:t>
      </w:r>
      <w:r w:rsidR="002268B2">
        <w:rPr>
          <w:rFonts w:eastAsiaTheme="minorEastAsia"/>
          <w:sz w:val="22"/>
          <w:szCs w:val="22"/>
        </w:rPr>
        <w:t xml:space="preserve">. </w:t>
      </w:r>
      <w:r w:rsidR="0087442F">
        <w:rPr>
          <w:rFonts w:eastAsiaTheme="minorEastAsia"/>
          <w:sz w:val="22"/>
          <w:szCs w:val="22"/>
        </w:rPr>
        <w:t>O</w:t>
      </w:r>
      <w:r w:rsidR="002268B2">
        <w:rPr>
          <w:rFonts w:eastAsiaTheme="minorEastAsia"/>
          <w:sz w:val="22"/>
          <w:szCs w:val="22"/>
        </w:rPr>
        <w:t xml:space="preserve">ur understanding </w:t>
      </w:r>
      <w:r w:rsidR="0087442F">
        <w:rPr>
          <w:rFonts w:eastAsiaTheme="minorEastAsia"/>
          <w:sz w:val="22"/>
          <w:szCs w:val="22"/>
        </w:rPr>
        <w:t xml:space="preserve">is that </w:t>
      </w:r>
      <w:r w:rsidR="002268B2">
        <w:rPr>
          <w:rFonts w:eastAsiaTheme="minorEastAsia"/>
          <w:sz w:val="22"/>
          <w:szCs w:val="22"/>
        </w:rPr>
        <w:t xml:space="preserve">the two windows could be </w:t>
      </w:r>
      <w:r w:rsidR="0087442F">
        <w:rPr>
          <w:rFonts w:eastAsiaTheme="minorEastAsia"/>
          <w:sz w:val="22"/>
          <w:szCs w:val="22"/>
        </w:rPr>
        <w:t>placed back-to-back</w:t>
      </w:r>
      <w:r w:rsidR="00896C31">
        <w:rPr>
          <w:rFonts w:eastAsiaTheme="minorEastAsia"/>
          <w:sz w:val="22"/>
          <w:szCs w:val="22"/>
        </w:rPr>
        <w:t xml:space="preserve">, forming a longer window up to 20 </w:t>
      </w:r>
      <w:proofErr w:type="spellStart"/>
      <w:r w:rsidR="00896C31">
        <w:rPr>
          <w:rFonts w:eastAsiaTheme="minorEastAsia"/>
          <w:sz w:val="22"/>
          <w:szCs w:val="22"/>
        </w:rPr>
        <w:t>ms</w:t>
      </w:r>
      <w:proofErr w:type="spellEnd"/>
      <w:r w:rsidR="00896C31">
        <w:rPr>
          <w:rFonts w:eastAsiaTheme="minorEastAsia"/>
          <w:sz w:val="22"/>
          <w:szCs w:val="22"/>
        </w:rPr>
        <w:t xml:space="preserve"> long.</w:t>
      </w:r>
      <w:r w:rsidR="002F72A6">
        <w:rPr>
          <w:rFonts w:eastAsiaTheme="minorEastAsia"/>
          <w:sz w:val="22"/>
          <w:szCs w:val="22"/>
        </w:rPr>
        <w:t xml:space="preserve"> </w:t>
      </w:r>
      <w:r w:rsidR="0087442F">
        <w:rPr>
          <w:rFonts w:eastAsiaTheme="minorEastAsia"/>
          <w:sz w:val="22"/>
          <w:szCs w:val="22"/>
        </w:rPr>
        <w:t xml:space="preserve">Note that 20 </w:t>
      </w:r>
      <w:proofErr w:type="spellStart"/>
      <w:r w:rsidR="0087442F">
        <w:rPr>
          <w:rFonts w:eastAsiaTheme="minorEastAsia"/>
          <w:sz w:val="22"/>
          <w:szCs w:val="22"/>
        </w:rPr>
        <w:t>ms</w:t>
      </w:r>
      <w:proofErr w:type="spellEnd"/>
      <w:r w:rsidR="0087442F">
        <w:rPr>
          <w:rFonts w:eastAsiaTheme="minorEastAsia"/>
          <w:sz w:val="22"/>
          <w:szCs w:val="22"/>
        </w:rPr>
        <w:t xml:space="preserve"> is also the length of the longest measurement gap applicable for positioning measurements in connected state.</w:t>
      </w:r>
      <w:r w:rsidR="002F72A6">
        <w:rPr>
          <w:rFonts w:eastAsiaTheme="minorEastAsia"/>
          <w:sz w:val="22"/>
          <w:szCs w:val="22"/>
        </w:rPr>
        <w:t xml:space="preserve"> </w:t>
      </w:r>
      <w:r w:rsidR="002E6285">
        <w:rPr>
          <w:rFonts w:eastAsiaTheme="minorEastAsia"/>
          <w:sz w:val="22"/>
          <w:szCs w:val="22"/>
        </w:rPr>
        <w:t>Then for inactive and idle</w:t>
      </w:r>
      <w:r w:rsidR="00052193">
        <w:rPr>
          <w:rFonts w:eastAsiaTheme="minorEastAsia"/>
          <w:sz w:val="22"/>
          <w:szCs w:val="22"/>
        </w:rPr>
        <w:t xml:space="preserve"> states</w:t>
      </w:r>
      <w:r w:rsidR="002E6285">
        <w:rPr>
          <w:rFonts w:eastAsiaTheme="minorEastAsia"/>
          <w:sz w:val="22"/>
          <w:szCs w:val="22"/>
        </w:rPr>
        <w:t xml:space="preserve">, </w:t>
      </w:r>
      <w:r w:rsidR="00052193">
        <w:rPr>
          <w:rFonts w:eastAsiaTheme="minorEastAsia"/>
          <w:sz w:val="22"/>
          <w:szCs w:val="22"/>
        </w:rPr>
        <w:t>is should be</w:t>
      </w:r>
      <w:r w:rsidR="00B84DE0">
        <w:rPr>
          <w:rFonts w:eastAsiaTheme="minorEastAsia"/>
          <w:sz w:val="22"/>
          <w:szCs w:val="22"/>
        </w:rPr>
        <w:t xml:space="preserve"> feasible to define </w:t>
      </w:r>
      <w:r w:rsidR="00A07E40">
        <w:rPr>
          <w:rFonts w:eastAsiaTheme="minorEastAsia"/>
          <w:sz w:val="22"/>
          <w:szCs w:val="22"/>
        </w:rPr>
        <w:t xml:space="preserve">PRS measurements with FH </w:t>
      </w:r>
      <w:r w:rsidR="00CE3A82">
        <w:rPr>
          <w:rFonts w:eastAsiaTheme="minorEastAsia"/>
          <w:sz w:val="22"/>
          <w:szCs w:val="22"/>
        </w:rPr>
        <w:t xml:space="preserve">over multiple hops contained within </w:t>
      </w:r>
      <w:r w:rsidR="002E6285">
        <w:rPr>
          <w:rFonts w:eastAsiaTheme="minorEastAsia"/>
          <w:sz w:val="22"/>
          <w:szCs w:val="22"/>
        </w:rPr>
        <w:t xml:space="preserve">a single time window of up to 20 </w:t>
      </w:r>
      <w:proofErr w:type="spellStart"/>
      <w:r w:rsidR="002E6285">
        <w:rPr>
          <w:rFonts w:eastAsiaTheme="minorEastAsia"/>
          <w:sz w:val="22"/>
          <w:szCs w:val="22"/>
        </w:rPr>
        <w:t>ms</w:t>
      </w:r>
      <w:proofErr w:type="spellEnd"/>
      <w:r w:rsidR="002E6285">
        <w:rPr>
          <w:rFonts w:eastAsiaTheme="minorEastAsia"/>
          <w:sz w:val="22"/>
          <w:szCs w:val="22"/>
        </w:rPr>
        <w:t>.</w:t>
      </w:r>
    </w:p>
    <w:p w14:paraId="25DA2DC1" w14:textId="720DD33E" w:rsidR="005D7453" w:rsidRDefault="005D7453" w:rsidP="005D7453">
      <w:pPr>
        <w:spacing w:after="120"/>
        <w:rPr>
          <w:b/>
          <w:bCs/>
          <w:sz w:val="22"/>
          <w:szCs w:val="22"/>
        </w:rPr>
      </w:pPr>
      <w:r w:rsidRPr="007A495E">
        <w:rPr>
          <w:b/>
          <w:bCs/>
          <w:sz w:val="22"/>
          <w:szCs w:val="22"/>
        </w:rPr>
        <w:t xml:space="preserve">Proposal 1: </w:t>
      </w:r>
      <w:r w:rsidR="00852570">
        <w:rPr>
          <w:b/>
          <w:bCs/>
          <w:sz w:val="22"/>
          <w:szCs w:val="22"/>
        </w:rPr>
        <w:t xml:space="preserve">For PRS measurements with FH in RRC_IDLE and RRC_INACTIVE, </w:t>
      </w:r>
      <w:r w:rsidR="000A3D02">
        <w:rPr>
          <w:b/>
          <w:bCs/>
          <w:sz w:val="22"/>
          <w:szCs w:val="22"/>
        </w:rPr>
        <w:t xml:space="preserve">a measurement sample is defined as a PRS measurement over multiple hops within a single time window of </w:t>
      </w:r>
      <w:r w:rsidR="0017477C">
        <w:rPr>
          <w:b/>
          <w:bCs/>
          <w:sz w:val="22"/>
          <w:szCs w:val="22"/>
        </w:rPr>
        <w:t xml:space="preserve">length </w:t>
      </w:r>
      <w:r w:rsidR="00C56B11">
        <w:rPr>
          <w:b/>
          <w:bCs/>
          <w:sz w:val="22"/>
          <w:szCs w:val="22"/>
        </w:rPr>
        <w:t>up to</w:t>
      </w:r>
      <w:r w:rsidR="0017477C">
        <w:rPr>
          <w:b/>
          <w:bCs/>
          <w:sz w:val="22"/>
          <w:szCs w:val="22"/>
        </w:rPr>
        <w:t xml:space="preserve"> </w:t>
      </w:r>
      <w:r w:rsidR="00052193">
        <w:rPr>
          <w:b/>
          <w:bCs/>
          <w:sz w:val="22"/>
          <w:szCs w:val="22"/>
        </w:rPr>
        <w:t>2</w:t>
      </w:r>
      <w:r w:rsidR="0017477C">
        <w:rPr>
          <w:b/>
          <w:bCs/>
          <w:sz w:val="22"/>
          <w:szCs w:val="22"/>
        </w:rPr>
        <w:t>0</w:t>
      </w:r>
      <w:r w:rsidR="00B27DCE">
        <w:rPr>
          <w:b/>
          <w:bCs/>
          <w:sz w:val="22"/>
          <w:szCs w:val="22"/>
        </w:rPr>
        <w:t xml:space="preserve"> </w:t>
      </w:r>
      <w:proofErr w:type="spellStart"/>
      <w:r w:rsidR="0017477C">
        <w:rPr>
          <w:b/>
          <w:bCs/>
          <w:sz w:val="22"/>
          <w:szCs w:val="22"/>
        </w:rPr>
        <w:t>ms</w:t>
      </w:r>
      <w:proofErr w:type="spellEnd"/>
      <w:r w:rsidR="0017477C">
        <w:rPr>
          <w:b/>
          <w:bCs/>
          <w:sz w:val="22"/>
          <w:szCs w:val="22"/>
        </w:rPr>
        <w:t>.</w:t>
      </w:r>
    </w:p>
    <w:p w14:paraId="27DE5727" w14:textId="384064DB" w:rsidR="00AE45C0" w:rsidRPr="00596202" w:rsidRDefault="00AE45C0" w:rsidP="005D7453">
      <w:pPr>
        <w:spacing w:after="120"/>
        <w:rPr>
          <w:sz w:val="22"/>
          <w:szCs w:val="22"/>
        </w:rPr>
      </w:pPr>
      <w:r w:rsidRPr="00596202">
        <w:rPr>
          <w:sz w:val="22"/>
          <w:szCs w:val="22"/>
        </w:rPr>
        <w:t xml:space="preserve">To complete </w:t>
      </w:r>
      <w:r w:rsidR="00596202" w:rsidRPr="00596202">
        <w:rPr>
          <w:sz w:val="22"/>
          <w:szCs w:val="22"/>
        </w:rPr>
        <w:t xml:space="preserve">the requirements for measurements with FH in RRC_IDLE and RRC_INACTIVE, </w:t>
      </w:r>
      <w:r w:rsidR="00596202">
        <w:rPr>
          <w:sz w:val="22"/>
          <w:szCs w:val="22"/>
        </w:rPr>
        <w:t>RAN4</w:t>
      </w:r>
      <w:r w:rsidR="00596202" w:rsidRPr="00596202">
        <w:rPr>
          <w:sz w:val="22"/>
          <w:szCs w:val="22"/>
        </w:rPr>
        <w:t xml:space="preserve"> </w:t>
      </w:r>
      <w:r w:rsidR="00596202">
        <w:rPr>
          <w:sz w:val="22"/>
          <w:szCs w:val="22"/>
        </w:rPr>
        <w:t xml:space="preserve">can leverage </w:t>
      </w:r>
      <w:r w:rsidRPr="00596202">
        <w:rPr>
          <w:sz w:val="22"/>
          <w:szCs w:val="22"/>
        </w:rPr>
        <w:t xml:space="preserve">the </w:t>
      </w:r>
      <w:r w:rsidR="00596202">
        <w:rPr>
          <w:sz w:val="22"/>
          <w:szCs w:val="22"/>
        </w:rPr>
        <w:t>corresponding</w:t>
      </w:r>
      <w:r w:rsidRPr="00596202">
        <w:rPr>
          <w:sz w:val="22"/>
          <w:szCs w:val="22"/>
        </w:rPr>
        <w:t xml:space="preserve"> requirements</w:t>
      </w:r>
      <w:r w:rsidR="00596202">
        <w:rPr>
          <w:sz w:val="22"/>
          <w:szCs w:val="22"/>
        </w:rPr>
        <w:t xml:space="preserve"> for RRC_CONNECTED with minor changes.</w:t>
      </w:r>
      <w:r w:rsidRPr="00596202">
        <w:rPr>
          <w:sz w:val="22"/>
          <w:szCs w:val="22"/>
        </w:rPr>
        <w:t xml:space="preserve">  </w:t>
      </w:r>
    </w:p>
    <w:p w14:paraId="3CE068FB" w14:textId="0A89924C" w:rsidR="00A502D7" w:rsidRDefault="00A502D7" w:rsidP="00745730">
      <w:pPr>
        <w:rPr>
          <w:b/>
          <w:bCs/>
          <w:sz w:val="22"/>
          <w:szCs w:val="22"/>
        </w:rPr>
      </w:pPr>
      <w:r w:rsidRPr="00DB7522">
        <w:rPr>
          <w:b/>
          <w:bCs/>
          <w:sz w:val="22"/>
          <w:szCs w:val="22"/>
          <w:lang w:eastAsia="ja-JP"/>
        </w:rPr>
        <w:lastRenderedPageBreak/>
        <w:t xml:space="preserve">Proposal 2: </w:t>
      </w:r>
      <w:r w:rsidR="00DB7522" w:rsidRPr="00DB7522">
        <w:rPr>
          <w:b/>
          <w:bCs/>
          <w:sz w:val="22"/>
          <w:szCs w:val="22"/>
        </w:rPr>
        <w:t>For</w:t>
      </w:r>
      <w:r w:rsidR="00DB7522">
        <w:rPr>
          <w:b/>
          <w:bCs/>
          <w:sz w:val="22"/>
          <w:szCs w:val="22"/>
        </w:rPr>
        <w:t xml:space="preserve"> PRS measurements with FH in RRC_IDLE and RRC_INACTIVE,</w:t>
      </w:r>
      <w:r w:rsidR="003A1BAA">
        <w:rPr>
          <w:b/>
          <w:bCs/>
          <w:sz w:val="22"/>
          <w:szCs w:val="22"/>
        </w:rPr>
        <w:t xml:space="preserve"> reuse the definition of </w:t>
      </w:r>
      <w:r w:rsidR="004B22B4">
        <w:rPr>
          <w:b/>
          <w:bCs/>
          <w:sz w:val="22"/>
          <w:szCs w:val="22"/>
        </w:rPr>
        <w:t xml:space="preserve">applicable </w:t>
      </w:r>
      <w:r w:rsidR="003A1BAA">
        <w:rPr>
          <w:b/>
          <w:bCs/>
          <w:sz w:val="22"/>
          <w:szCs w:val="22"/>
        </w:rPr>
        <w:t>number of hops per slot in RRC_CONNECTED.</w:t>
      </w:r>
    </w:p>
    <w:p w14:paraId="16DABDF1" w14:textId="09E49996" w:rsidR="003A1BAA" w:rsidRDefault="00DB7522" w:rsidP="00745730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3: </w:t>
      </w:r>
      <w:r w:rsidR="003A1BAA">
        <w:rPr>
          <w:b/>
          <w:bCs/>
          <w:sz w:val="22"/>
          <w:szCs w:val="22"/>
        </w:rPr>
        <w:t>For PRS measurements with FH in RRC_IDLE and RRC_INACTIVE,</w:t>
      </w:r>
      <w:r w:rsidR="00447B0A">
        <w:rPr>
          <w:b/>
          <w:bCs/>
          <w:sz w:val="22"/>
          <w:szCs w:val="22"/>
        </w:rPr>
        <w:t xml:space="preserve"> define the number of hops within a single time window </w:t>
      </w:r>
      <w:r w:rsidR="0001343F">
        <w:rPr>
          <w:b/>
          <w:bCs/>
          <w:sz w:val="22"/>
          <w:szCs w:val="22"/>
        </w:rPr>
        <w:t>leveraging the definition for number of hops within a single MG occasion in RRC_CONNECTED.</w:t>
      </w:r>
    </w:p>
    <w:p w14:paraId="173FD21C" w14:textId="5FEC06EA" w:rsidR="00721B60" w:rsidRPr="00721B60" w:rsidRDefault="00C43289" w:rsidP="00AE45C0">
      <w:pPr>
        <w:spacing w:after="1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4: For PRS measurements with FH in RRC_IDLE and RRC_INACTIVE, </w:t>
      </w:r>
      <w:r w:rsidR="004D34E6">
        <w:rPr>
          <w:b/>
          <w:bCs/>
          <w:sz w:val="22"/>
          <w:szCs w:val="22"/>
        </w:rPr>
        <w:t>leverag</w:t>
      </w:r>
      <w:r w:rsidR="00A833BA">
        <w:rPr>
          <w:b/>
          <w:bCs/>
          <w:sz w:val="22"/>
          <w:szCs w:val="22"/>
        </w:rPr>
        <w:t xml:space="preserve">e the </w:t>
      </w:r>
      <w:r>
        <w:rPr>
          <w:b/>
          <w:bCs/>
          <w:sz w:val="22"/>
          <w:szCs w:val="22"/>
        </w:rPr>
        <w:t>defin</w:t>
      </w:r>
      <w:r w:rsidR="00A833BA">
        <w:rPr>
          <w:b/>
          <w:bCs/>
          <w:sz w:val="22"/>
          <w:szCs w:val="22"/>
        </w:rPr>
        <w:t>ition</w:t>
      </w:r>
      <w:r w:rsidR="009F5061">
        <w:rPr>
          <w:b/>
          <w:bCs/>
          <w:sz w:val="22"/>
          <w:szCs w:val="22"/>
        </w:rPr>
        <w:t xml:space="preserve"> of</w:t>
      </w:r>
      <w:r>
        <w:rPr>
          <w:b/>
          <w:bCs/>
          <w:sz w:val="22"/>
          <w:szCs w:val="22"/>
        </w:rPr>
        <w:t xml:space="preserve"> the </w:t>
      </w:r>
      <w:r w:rsidR="001E4921" w:rsidRPr="009F11B8">
        <w:rPr>
          <w:b/>
          <w:bCs/>
          <w:sz w:val="22"/>
          <w:szCs w:val="22"/>
        </w:rPr>
        <w:t>minimum PRS BW expected to be measured with Rx hopping</w:t>
      </w:r>
      <w:r w:rsidR="00D0144A">
        <w:rPr>
          <w:b/>
          <w:bCs/>
          <w:sz w:val="22"/>
          <w:szCs w:val="22"/>
        </w:rPr>
        <w:t xml:space="preserve"> in RRC_CONNECTED</w:t>
      </w:r>
      <w:r w:rsidR="009F5061">
        <w:rPr>
          <w:b/>
          <w:bCs/>
          <w:sz w:val="22"/>
          <w:szCs w:val="22"/>
        </w:rPr>
        <w:t xml:space="preserve"> </w:t>
      </w:r>
      <w:r w:rsidR="00254178">
        <w:rPr>
          <w:b/>
          <w:bCs/>
          <w:sz w:val="22"/>
          <w:szCs w:val="22"/>
        </w:rPr>
        <w:t xml:space="preserve">with the following change: </w:t>
      </w:r>
      <w:r w:rsidR="009F5061">
        <w:rPr>
          <w:b/>
          <w:bCs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hops</m:t>
            </m:r>
          </m:sub>
        </m:sSub>
      </m:oMath>
      <w:r w:rsidR="00AD6BEF" w:rsidRPr="009F11B8">
        <w:rPr>
          <w:b/>
          <w:bCs/>
          <w:sz w:val="22"/>
          <w:szCs w:val="22"/>
        </w:rPr>
        <w:t xml:space="preserve"> is the number of Rx hops measured by the UE within a </w:t>
      </w:r>
      <w:r w:rsidR="00EF0921">
        <w:rPr>
          <w:b/>
          <w:bCs/>
          <w:sz w:val="22"/>
          <w:szCs w:val="22"/>
        </w:rPr>
        <w:t>single time window occasion</w:t>
      </w:r>
      <w:r w:rsidR="00AD6BEF" w:rsidRPr="009F11B8">
        <w:rPr>
          <w:b/>
          <w:bCs/>
          <w:sz w:val="22"/>
          <w:szCs w:val="22"/>
        </w:rPr>
        <w:t>.</w:t>
      </w:r>
    </w:p>
    <w:p w14:paraId="162B5E30" w14:textId="34137630" w:rsidR="00546FE7" w:rsidRDefault="0019542B" w:rsidP="00D118CA">
      <w:pPr>
        <w:spacing w:after="120"/>
        <w:rPr>
          <w:bCs/>
          <w:iCs/>
          <w:sz w:val="22"/>
          <w:szCs w:val="22"/>
          <w:lang w:eastAsia="ja-JP"/>
        </w:rPr>
      </w:pPr>
      <w:r>
        <w:rPr>
          <w:bCs/>
          <w:iCs/>
          <w:sz w:val="22"/>
          <w:szCs w:val="22"/>
          <w:lang w:eastAsia="ja-JP"/>
        </w:rPr>
        <w:t>RAN4 needs to discuss</w:t>
      </w:r>
      <w:r w:rsidR="00546FE7" w:rsidRPr="00C642D1">
        <w:rPr>
          <w:bCs/>
          <w:iCs/>
          <w:sz w:val="22"/>
          <w:szCs w:val="22"/>
          <w:lang w:eastAsia="ja-JP"/>
        </w:rPr>
        <w:t xml:space="preserve"> applicability conditions</w:t>
      </w:r>
      <w:r w:rsidR="00C642D1" w:rsidRPr="00C642D1">
        <w:rPr>
          <w:bCs/>
          <w:iCs/>
          <w:sz w:val="22"/>
          <w:szCs w:val="22"/>
          <w:lang w:eastAsia="ja-JP"/>
        </w:rPr>
        <w:t xml:space="preserve"> for measurements with FH</w:t>
      </w:r>
      <w:r w:rsidR="002F6BDA">
        <w:rPr>
          <w:bCs/>
          <w:iCs/>
          <w:sz w:val="22"/>
          <w:szCs w:val="22"/>
          <w:lang w:eastAsia="ja-JP"/>
        </w:rPr>
        <w:t xml:space="preserve"> </w:t>
      </w:r>
      <w:r w:rsidR="00B32A51">
        <w:rPr>
          <w:bCs/>
          <w:iCs/>
          <w:sz w:val="22"/>
          <w:szCs w:val="22"/>
          <w:lang w:eastAsia="ja-JP"/>
        </w:rPr>
        <w:t>in all applicable RRC states</w:t>
      </w:r>
      <w:r w:rsidR="00C642D1" w:rsidRPr="00C642D1">
        <w:rPr>
          <w:bCs/>
          <w:iCs/>
          <w:sz w:val="22"/>
          <w:szCs w:val="22"/>
          <w:lang w:eastAsia="ja-JP"/>
        </w:rPr>
        <w:t>.</w:t>
      </w:r>
      <w:r w:rsidR="00C642D1">
        <w:rPr>
          <w:bCs/>
          <w:iCs/>
          <w:sz w:val="22"/>
          <w:szCs w:val="22"/>
          <w:lang w:eastAsia="ja-JP"/>
        </w:rPr>
        <w:t xml:space="preserve"> </w:t>
      </w:r>
      <w:r w:rsidR="00336E75">
        <w:rPr>
          <w:bCs/>
          <w:iCs/>
          <w:sz w:val="22"/>
          <w:szCs w:val="22"/>
          <w:lang w:eastAsia="ja-JP"/>
        </w:rPr>
        <w:t>A</w:t>
      </w:r>
      <w:r w:rsidR="00F51BE9">
        <w:rPr>
          <w:bCs/>
          <w:iCs/>
          <w:sz w:val="22"/>
          <w:szCs w:val="22"/>
          <w:lang w:eastAsia="ja-JP"/>
        </w:rPr>
        <w:t>s baseline, a</w:t>
      </w:r>
      <w:r w:rsidR="00336E75">
        <w:rPr>
          <w:bCs/>
          <w:iCs/>
          <w:sz w:val="22"/>
          <w:szCs w:val="22"/>
          <w:lang w:eastAsia="ja-JP"/>
        </w:rPr>
        <w:t>pplicability conditions</w:t>
      </w:r>
      <w:r w:rsidR="005063E9">
        <w:rPr>
          <w:bCs/>
          <w:iCs/>
          <w:sz w:val="22"/>
          <w:szCs w:val="22"/>
          <w:lang w:eastAsia="ja-JP"/>
        </w:rPr>
        <w:t xml:space="preserve"> for measurements without FH </w:t>
      </w:r>
      <w:r w:rsidR="00F51BE9">
        <w:rPr>
          <w:bCs/>
          <w:iCs/>
          <w:sz w:val="22"/>
          <w:szCs w:val="22"/>
          <w:lang w:eastAsia="ja-JP"/>
        </w:rPr>
        <w:t>should</w:t>
      </w:r>
      <w:r w:rsidR="005063E9">
        <w:rPr>
          <w:bCs/>
          <w:iCs/>
          <w:sz w:val="22"/>
          <w:szCs w:val="22"/>
          <w:lang w:eastAsia="ja-JP"/>
        </w:rPr>
        <w:t xml:space="preserve"> be extended </w:t>
      </w:r>
      <w:r w:rsidR="0004193F">
        <w:rPr>
          <w:bCs/>
          <w:iCs/>
          <w:sz w:val="22"/>
          <w:szCs w:val="22"/>
          <w:lang w:eastAsia="ja-JP"/>
        </w:rPr>
        <w:t>also to measurements with FH.</w:t>
      </w:r>
      <w:r w:rsidR="00F51BE9">
        <w:rPr>
          <w:bCs/>
          <w:iCs/>
          <w:sz w:val="22"/>
          <w:szCs w:val="22"/>
          <w:lang w:eastAsia="ja-JP"/>
        </w:rPr>
        <w:t xml:space="preserve"> </w:t>
      </w:r>
      <w:r w:rsidR="00B32A51">
        <w:rPr>
          <w:bCs/>
          <w:iCs/>
          <w:sz w:val="22"/>
          <w:szCs w:val="22"/>
          <w:lang w:eastAsia="ja-JP"/>
        </w:rPr>
        <w:t>W</w:t>
      </w:r>
      <w:r w:rsidR="002F6BDA">
        <w:rPr>
          <w:bCs/>
          <w:iCs/>
          <w:sz w:val="22"/>
          <w:szCs w:val="22"/>
          <w:lang w:eastAsia="ja-JP"/>
        </w:rPr>
        <w:t xml:space="preserve">e have the following proposals for </w:t>
      </w:r>
      <w:r w:rsidR="001B05E2">
        <w:rPr>
          <w:bCs/>
          <w:iCs/>
          <w:sz w:val="22"/>
          <w:szCs w:val="22"/>
          <w:lang w:eastAsia="ja-JP"/>
        </w:rPr>
        <w:t>additional applicability conditions.</w:t>
      </w:r>
    </w:p>
    <w:p w14:paraId="4C02ED86" w14:textId="0DF09107" w:rsidR="00E556D9" w:rsidRPr="00DD3FD1" w:rsidRDefault="00E556D9" w:rsidP="00E556D9">
      <w:pPr>
        <w:spacing w:after="120"/>
        <w:rPr>
          <w:b/>
          <w:iCs/>
          <w:sz w:val="22"/>
          <w:szCs w:val="22"/>
          <w:lang w:eastAsia="ja-JP"/>
        </w:rPr>
      </w:pPr>
      <w:r w:rsidRPr="003B440F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5a</w:t>
      </w:r>
      <w:r w:rsidRPr="003B440F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For PRS measurements with FH in RRC_CONNECTED, t</w:t>
      </w:r>
      <w:r w:rsidRPr="003B440F">
        <w:rPr>
          <w:b/>
          <w:bCs/>
          <w:sz w:val="22"/>
          <w:szCs w:val="22"/>
        </w:rPr>
        <w:t xml:space="preserve">he measurement period requirement applies provided all PRS resources in a PFL have the same number of inter-slot repetitions within an MG instance and the same spacing between inter-slot repetitions. </w:t>
      </w:r>
      <w:r w:rsidRPr="003B440F">
        <w:rPr>
          <w:b/>
          <w:iCs/>
          <w:sz w:val="22"/>
          <w:szCs w:val="22"/>
          <w:lang w:eastAsia="ja-JP"/>
        </w:rPr>
        <w:t>If these conditions do not apply the measurement period can be longer.</w:t>
      </w:r>
    </w:p>
    <w:p w14:paraId="274A621B" w14:textId="6FDF8B08" w:rsidR="00DD3FD1" w:rsidRPr="00DD3FD1" w:rsidRDefault="00DD3FD1" w:rsidP="00D118CA">
      <w:pPr>
        <w:spacing w:after="120"/>
        <w:rPr>
          <w:b/>
          <w:iCs/>
          <w:sz w:val="22"/>
          <w:szCs w:val="22"/>
          <w:lang w:eastAsia="ja-JP"/>
        </w:rPr>
      </w:pPr>
      <w:r w:rsidRPr="003B440F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5</w:t>
      </w:r>
      <w:r w:rsidR="004B79D4">
        <w:rPr>
          <w:b/>
          <w:bCs/>
          <w:sz w:val="22"/>
          <w:szCs w:val="22"/>
        </w:rPr>
        <w:t>b</w:t>
      </w:r>
      <w:r w:rsidRPr="003B440F">
        <w:rPr>
          <w:b/>
          <w:bCs/>
          <w:sz w:val="22"/>
          <w:szCs w:val="22"/>
        </w:rPr>
        <w:t xml:space="preserve">: </w:t>
      </w:r>
      <w:r w:rsidR="00E556D9">
        <w:rPr>
          <w:b/>
          <w:bCs/>
          <w:sz w:val="22"/>
          <w:szCs w:val="22"/>
        </w:rPr>
        <w:t>For PRS measurements with FH in RRC_IDLE and RRC_INACTIVE, t</w:t>
      </w:r>
      <w:r w:rsidRPr="003B440F">
        <w:rPr>
          <w:b/>
          <w:bCs/>
          <w:sz w:val="22"/>
          <w:szCs w:val="22"/>
        </w:rPr>
        <w:t>he measurement period requirement with FH (multiple hops) applies provided all PRS resources in a PFL have the same number of inter-slot repetitions within a</w:t>
      </w:r>
      <w:r w:rsidR="00202CEB">
        <w:rPr>
          <w:b/>
          <w:bCs/>
          <w:sz w:val="22"/>
          <w:szCs w:val="22"/>
        </w:rPr>
        <w:t xml:space="preserve"> time window</w:t>
      </w:r>
      <w:r w:rsidRPr="003B440F">
        <w:rPr>
          <w:b/>
          <w:bCs/>
          <w:sz w:val="22"/>
          <w:szCs w:val="22"/>
        </w:rPr>
        <w:t xml:space="preserve"> instance and the same spacing between inter-slot repetitions. </w:t>
      </w:r>
      <w:r w:rsidRPr="003B440F">
        <w:rPr>
          <w:b/>
          <w:iCs/>
          <w:sz w:val="22"/>
          <w:szCs w:val="22"/>
          <w:lang w:eastAsia="ja-JP"/>
        </w:rPr>
        <w:t>If these conditions do not apply the measurement period can be longer.</w:t>
      </w:r>
    </w:p>
    <w:p w14:paraId="3F8E8DD2" w14:textId="40323EEE" w:rsidR="00B50687" w:rsidRPr="007A495E" w:rsidRDefault="00FF2467" w:rsidP="007A495E">
      <w:pPr>
        <w:spacing w:after="120"/>
        <w:rPr>
          <w:sz w:val="22"/>
          <w:szCs w:val="22"/>
        </w:rPr>
      </w:pPr>
      <w:r w:rsidRPr="003D0BD2">
        <w:rPr>
          <w:sz w:val="22"/>
          <w:szCs w:val="22"/>
        </w:rPr>
        <w:t>Finally, if the UE reports measurements with single Rx hop</w:t>
      </w:r>
      <w:r w:rsidR="003D0BD2" w:rsidRPr="003D0BD2">
        <w:rPr>
          <w:sz w:val="22"/>
          <w:szCs w:val="22"/>
        </w:rPr>
        <w:t>, the requirements for measurements without hopping would apply.</w:t>
      </w:r>
    </w:p>
    <w:p w14:paraId="44CBF2F1" w14:textId="62080EF3" w:rsidR="00030A60" w:rsidRPr="00B46896" w:rsidRDefault="00F703C2" w:rsidP="007A495E">
      <w:pPr>
        <w:spacing w:after="120"/>
        <w:rPr>
          <w:b/>
          <w:bCs/>
          <w:sz w:val="22"/>
          <w:szCs w:val="22"/>
        </w:rPr>
      </w:pPr>
      <w:r w:rsidRPr="00B46896">
        <w:rPr>
          <w:b/>
          <w:bCs/>
          <w:sz w:val="22"/>
          <w:szCs w:val="22"/>
        </w:rPr>
        <w:t xml:space="preserve">Proposal </w:t>
      </w:r>
      <w:r w:rsidR="00DC3DEF">
        <w:rPr>
          <w:b/>
          <w:bCs/>
          <w:sz w:val="22"/>
          <w:szCs w:val="22"/>
        </w:rPr>
        <w:t>6</w:t>
      </w:r>
      <w:r w:rsidRPr="00B46896">
        <w:rPr>
          <w:b/>
          <w:bCs/>
          <w:sz w:val="22"/>
          <w:szCs w:val="22"/>
        </w:rPr>
        <w:t>:</w:t>
      </w:r>
      <w:r w:rsidR="006C3A26" w:rsidRPr="00B46896">
        <w:rPr>
          <w:b/>
          <w:bCs/>
          <w:sz w:val="22"/>
          <w:szCs w:val="22"/>
        </w:rPr>
        <w:t xml:space="preserve"> If a </w:t>
      </w:r>
      <w:proofErr w:type="spellStart"/>
      <w:r w:rsidR="006C3A26" w:rsidRPr="00B46896">
        <w:rPr>
          <w:b/>
          <w:bCs/>
          <w:sz w:val="22"/>
          <w:szCs w:val="22"/>
        </w:rPr>
        <w:t>RedCap</w:t>
      </w:r>
      <w:proofErr w:type="spellEnd"/>
      <w:r w:rsidR="006C3A26" w:rsidRPr="00B46896">
        <w:rPr>
          <w:b/>
          <w:bCs/>
          <w:sz w:val="22"/>
          <w:szCs w:val="22"/>
        </w:rPr>
        <w:t xml:space="preserve"> UE reports PRS measurements with single Rx hop</w:t>
      </w:r>
      <w:r w:rsidR="005C2A38">
        <w:rPr>
          <w:b/>
          <w:bCs/>
          <w:sz w:val="22"/>
          <w:szCs w:val="22"/>
        </w:rPr>
        <w:t xml:space="preserve"> when Rx hopping is requested</w:t>
      </w:r>
      <w:r w:rsidR="006C3A26" w:rsidRPr="00B46896">
        <w:rPr>
          <w:b/>
          <w:bCs/>
          <w:sz w:val="22"/>
          <w:szCs w:val="22"/>
        </w:rPr>
        <w:t xml:space="preserve">, the </w:t>
      </w:r>
      <w:r w:rsidR="00236CA9" w:rsidRPr="00B46896">
        <w:rPr>
          <w:b/>
          <w:bCs/>
          <w:sz w:val="22"/>
          <w:szCs w:val="22"/>
        </w:rPr>
        <w:t>requirements for measurements without Rx hopping apply.</w:t>
      </w:r>
    </w:p>
    <w:p w14:paraId="79644654" w14:textId="069A7B74" w:rsidR="00BE6B46" w:rsidRDefault="00BE6B46">
      <w:pPr>
        <w:spacing w:after="0"/>
        <w:rPr>
          <w:rFonts w:ascii="Arial" w:hAnsi="Arial"/>
          <w:sz w:val="32"/>
        </w:rPr>
      </w:pPr>
      <w:r>
        <w:br w:type="page"/>
      </w:r>
    </w:p>
    <w:p w14:paraId="769F125C" w14:textId="2EF49F66" w:rsidR="00C96A38" w:rsidRPr="00C96A38" w:rsidRDefault="00C96A38" w:rsidP="00C96A38">
      <w:pPr>
        <w:pStyle w:val="Heading2"/>
      </w:pPr>
      <w:r>
        <w:lastRenderedPageBreak/>
        <w:t xml:space="preserve"> PRS</w:t>
      </w:r>
      <w:r w:rsidR="00DB35C4">
        <w:t>/SRS</w:t>
      </w:r>
      <w:r>
        <w:t xml:space="preserve"> BW aggregation</w:t>
      </w:r>
    </w:p>
    <w:p w14:paraId="08D7DAA6" w14:textId="1879E71F" w:rsidR="00DB35C4" w:rsidRDefault="007E63F9" w:rsidP="00DB35C4">
      <w:pPr>
        <w:pStyle w:val="Heading3"/>
      </w:pPr>
      <w:r>
        <w:t>PRS BW aggregation</w:t>
      </w:r>
    </w:p>
    <w:p w14:paraId="481EA647" w14:textId="77777777" w:rsidR="00FB72A6" w:rsidRPr="0041205B" w:rsidRDefault="00FB72A6" w:rsidP="00FB72A6">
      <w:pPr>
        <w:rPr>
          <w:sz w:val="22"/>
          <w:szCs w:val="22"/>
        </w:rPr>
      </w:pPr>
      <w:r w:rsidRPr="0041205B">
        <w:rPr>
          <w:sz w:val="22"/>
          <w:szCs w:val="22"/>
        </w:rPr>
        <w:t>RAN4 reached two new agreements in RAN4#110 for PRS measurements with BW aggregation [1].</w:t>
      </w:r>
    </w:p>
    <w:p w14:paraId="5ADDBF6B" w14:textId="77777777" w:rsidR="00FB72A6" w:rsidRPr="005B0EC2" w:rsidRDefault="00FB72A6" w:rsidP="00FB72A6">
      <w:r w:rsidRPr="0054612C">
        <w:rPr>
          <w:b/>
          <w:bCs/>
          <w:noProof/>
          <w:sz w:val="22"/>
          <w:szCs w:val="22"/>
          <w:lang w:val="en-US" w:eastAsia="zh-CN"/>
        </w:rPr>
        <mc:AlternateContent>
          <mc:Choice Requires="wps">
            <w:drawing>
              <wp:inline distT="0" distB="0" distL="0" distR="0" wp14:anchorId="4F3BD83B" wp14:editId="45E331E4">
                <wp:extent cx="6037312" cy="2352675"/>
                <wp:effectExtent l="0" t="0" r="20955" b="28575"/>
                <wp:docPr id="731767746" name="Text Box 7317677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7312" cy="2352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C43E87" w14:textId="77777777" w:rsidR="00FB72A6" w:rsidRPr="00A9410F" w:rsidRDefault="00FB72A6" w:rsidP="00FB72A6">
                            <w:pPr>
                              <w:spacing w:before="120"/>
                              <w:rPr>
                                <w:rFonts w:eastAsia="SimSun"/>
                                <w:b/>
                                <w:bCs/>
                                <w:u w:val="single"/>
                              </w:rPr>
                            </w:pPr>
                            <w:r w:rsidRPr="00A9410F">
                              <w:rPr>
                                <w:rFonts w:eastAsia="SimSun"/>
                                <w:b/>
                                <w:bCs/>
                                <w:u w:val="single"/>
                              </w:rPr>
                              <w:t xml:space="preserve">Issue 3-1-3: Nominal channel spacing for PRS </w:t>
                            </w:r>
                            <w:proofErr w:type="gramStart"/>
                            <w:r w:rsidRPr="00A9410F">
                              <w:rPr>
                                <w:rFonts w:eastAsia="SimSun"/>
                                <w:b/>
                                <w:bCs/>
                                <w:u w:val="single"/>
                              </w:rPr>
                              <w:t>aggregation</w:t>
                            </w:r>
                            <w:proofErr w:type="gramEnd"/>
                          </w:p>
                          <w:p w14:paraId="0A9F8C33" w14:textId="77777777" w:rsidR="00FB72A6" w:rsidRPr="00A9410F" w:rsidRDefault="00FB72A6" w:rsidP="00FB72A6">
                            <w:pPr>
                              <w:spacing w:after="120"/>
                              <w:rPr>
                                <w:rFonts w:eastAsia="SimSun"/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</w:pPr>
                            <w:r w:rsidRPr="00A9410F">
                              <w:rPr>
                                <w:rFonts w:eastAsia="SimSun"/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  <w:t>Agreements</w:t>
                            </w:r>
                          </w:p>
                          <w:p w14:paraId="25D23B20" w14:textId="77777777" w:rsidR="00FB72A6" w:rsidRPr="00A9410F" w:rsidRDefault="00FB72A6" w:rsidP="00FB72A6">
                            <w:pPr>
                              <w:numPr>
                                <w:ilvl w:val="0"/>
                                <w:numId w:val="26"/>
                              </w:numPr>
                              <w:spacing w:after="0"/>
                              <w:contextualSpacing/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 w:rsidRPr="00A9410F">
                              <w:rPr>
                                <w:rFonts w:eastAsia="SimSun"/>
                                <w:lang w:val="en-US" w:eastAsia="zh-CN"/>
                              </w:rPr>
                              <w:t>A note on nominal channel spacing can be added in the accuracy requirements to clarify the applicability of the requirements.</w:t>
                            </w:r>
                          </w:p>
                          <w:p w14:paraId="0D32EFC1" w14:textId="77777777" w:rsidR="00FB72A6" w:rsidRPr="00A9410F" w:rsidRDefault="00FB72A6" w:rsidP="00FB72A6">
                            <w:pPr>
                              <w:numPr>
                                <w:ilvl w:val="1"/>
                                <w:numId w:val="2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 w:rsidRPr="00A9410F">
                              <w:rPr>
                                <w:rFonts w:eastAsia="SimSun"/>
                                <w:lang w:val="en-US" w:eastAsia="zh-CN"/>
                              </w:rPr>
                              <w:t>Simulations assumptions in R4-2321461 are already covering the nominal channel spacing.</w:t>
                            </w:r>
                          </w:p>
                          <w:p w14:paraId="76246A45" w14:textId="77777777" w:rsidR="00FB72A6" w:rsidRPr="00A9410F" w:rsidRDefault="00FB72A6" w:rsidP="00FB72A6">
                            <w:pPr>
                              <w:numPr>
                                <w:ilvl w:val="0"/>
                                <w:numId w:val="26"/>
                              </w:numPr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 w:rsidRPr="00A9410F">
                              <w:rPr>
                                <w:rFonts w:eastAsia="SimSun"/>
                                <w:lang w:val="en-US" w:eastAsia="zh-CN"/>
                              </w:rPr>
                              <w:t>FFS: whether any further clarification is needed in the core requirements.</w:t>
                            </w:r>
                          </w:p>
                          <w:p w14:paraId="6E0DCAE1" w14:textId="77777777" w:rsidR="00FB72A6" w:rsidRPr="00A9410F" w:rsidRDefault="00FB72A6" w:rsidP="00FB72A6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 w:rsidRPr="00A9410F">
                              <w:rPr>
                                <w:rFonts w:eastAsia="SimSun"/>
                                <w:b/>
                                <w:u w:val="single"/>
                                <w:lang w:eastAsia="ko-KR"/>
                              </w:rPr>
                              <w:t>Issue 3-1-4: Impact of PRS collision with other signals on PRS bandwidth aggregation requirement</w:t>
                            </w:r>
                          </w:p>
                          <w:p w14:paraId="222D16A5" w14:textId="77777777" w:rsidR="00FB72A6" w:rsidRPr="00A9410F" w:rsidRDefault="00FB72A6" w:rsidP="00FB72A6">
                            <w:pPr>
                              <w:spacing w:after="120"/>
                              <w:rPr>
                                <w:rFonts w:eastAsia="SimSun"/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</w:pPr>
                            <w:r w:rsidRPr="00A9410F">
                              <w:rPr>
                                <w:rFonts w:eastAsia="SimSun"/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  <w:t>Agreement</w:t>
                            </w:r>
                          </w:p>
                          <w:p w14:paraId="36CA89FD" w14:textId="77777777" w:rsidR="00FB72A6" w:rsidRPr="00A9410F" w:rsidRDefault="00FB72A6" w:rsidP="00FB72A6">
                            <w:pPr>
                              <w:numPr>
                                <w:ilvl w:val="0"/>
                                <w:numId w:val="25"/>
                              </w:numPr>
                              <w:spacing w:after="120"/>
                              <w:contextualSpacing/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 w:rsidRPr="00A9410F">
                              <w:rPr>
                                <w:rFonts w:eastAsia="SimSun"/>
                                <w:lang w:val="en-US" w:eastAsia="zh-CN"/>
                              </w:rPr>
                              <w:t>Do not define UE behavior for the case of PRS collision with other signals on PRS bandwidth aggregation. For the case of PRS collision with other signals a longer measurement period can be expected.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F3BD83B" id="Text Box 731767746" o:spid="_x0000_s1029" type="#_x0000_t202" style="width:475.4pt;height:185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">
                <v:textbox>
                  <w:txbxContent>
                    <w:p w14:paraId="33C43E87" w14:textId="77777777" w:rsidR="00FB72A6" w:rsidRPr="00A9410F" w:rsidRDefault="00FB72A6" w:rsidP="00FB72A6">
                      <w:pPr>
                        <w:spacing w:before="120"/>
                        <w:rPr>
                          <w:rFonts w:eastAsia="SimSun"/>
                          <w:b/>
                          <w:bCs/>
                          <w:u w:val="single"/>
                        </w:rPr>
                      </w:pPr>
                      <w:r w:rsidRPr="00A9410F">
                        <w:rPr>
                          <w:rFonts w:eastAsia="SimSun"/>
                          <w:b/>
                          <w:bCs/>
                          <w:u w:val="single"/>
                        </w:rPr>
                        <w:t>Issue 3-1-3: Nominal channel spacing for PRS aggregation</w:t>
                      </w:r>
                    </w:p>
                    <w:p w14:paraId="0A9F8C33" w14:textId="77777777" w:rsidR="00FB72A6" w:rsidRPr="00A9410F" w:rsidRDefault="00FB72A6" w:rsidP="00FB72A6">
                      <w:pPr>
                        <w:spacing w:after="120"/>
                        <w:rPr>
                          <w:rFonts w:eastAsia="SimSun"/>
                          <w:b/>
                          <w:bCs/>
                          <w:i/>
                          <w:iCs/>
                          <w:lang w:eastAsia="zh-CN"/>
                        </w:rPr>
                      </w:pPr>
                      <w:r w:rsidRPr="00A9410F">
                        <w:rPr>
                          <w:rFonts w:eastAsia="SimSun"/>
                          <w:b/>
                          <w:bCs/>
                          <w:i/>
                          <w:iCs/>
                          <w:lang w:eastAsia="zh-CN"/>
                        </w:rPr>
                        <w:t>Agreements</w:t>
                      </w:r>
                    </w:p>
                    <w:p w14:paraId="25D23B20" w14:textId="77777777" w:rsidR="00FB72A6" w:rsidRPr="00A9410F" w:rsidRDefault="00FB72A6" w:rsidP="00FB72A6">
                      <w:pPr>
                        <w:numPr>
                          <w:ilvl w:val="0"/>
                          <w:numId w:val="26"/>
                        </w:numPr>
                        <w:spacing w:after="0"/>
                        <w:contextualSpacing/>
                        <w:rPr>
                          <w:rFonts w:eastAsia="SimSun"/>
                          <w:lang w:val="en-US" w:eastAsia="zh-CN"/>
                        </w:rPr>
                      </w:pPr>
                      <w:r w:rsidRPr="00A9410F">
                        <w:rPr>
                          <w:rFonts w:eastAsia="SimSun"/>
                          <w:lang w:val="en-US" w:eastAsia="zh-CN"/>
                        </w:rPr>
                        <w:t>A note on nominal channel spacing can be added in the accuracy requirements to clarify the applicability of the requirements.</w:t>
                      </w:r>
                    </w:p>
                    <w:p w14:paraId="0D32EFC1" w14:textId="77777777" w:rsidR="00FB72A6" w:rsidRPr="00A9410F" w:rsidRDefault="00FB72A6" w:rsidP="00FB72A6">
                      <w:pPr>
                        <w:numPr>
                          <w:ilvl w:val="1"/>
                          <w:numId w:val="26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SimSun"/>
                          <w:lang w:val="en-US" w:eastAsia="zh-CN"/>
                        </w:rPr>
                      </w:pPr>
                      <w:r w:rsidRPr="00A9410F">
                        <w:rPr>
                          <w:rFonts w:eastAsia="SimSun"/>
                          <w:lang w:val="en-US" w:eastAsia="zh-CN"/>
                        </w:rPr>
                        <w:t>Simulations assumptions in R4-2321461 are already covering the nominal channel spacing.</w:t>
                      </w:r>
                    </w:p>
                    <w:p w14:paraId="76246A45" w14:textId="77777777" w:rsidR="00FB72A6" w:rsidRPr="00A9410F" w:rsidRDefault="00FB72A6" w:rsidP="00FB72A6">
                      <w:pPr>
                        <w:numPr>
                          <w:ilvl w:val="0"/>
                          <w:numId w:val="26"/>
                        </w:numPr>
                        <w:rPr>
                          <w:rFonts w:eastAsia="SimSun"/>
                          <w:lang w:val="en-US" w:eastAsia="zh-CN"/>
                        </w:rPr>
                      </w:pPr>
                      <w:r w:rsidRPr="00A9410F">
                        <w:rPr>
                          <w:rFonts w:eastAsia="SimSun"/>
                          <w:lang w:val="en-US" w:eastAsia="zh-CN"/>
                        </w:rPr>
                        <w:t>FFS: whether any further clarification is needed in the core requirements.</w:t>
                      </w:r>
                    </w:p>
                    <w:p w14:paraId="6E0DCAE1" w14:textId="77777777" w:rsidR="00FB72A6" w:rsidRPr="00A9410F" w:rsidRDefault="00FB72A6" w:rsidP="00FB72A6">
                      <w:p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SimSun"/>
                          <w:lang w:val="en-US" w:eastAsia="zh-CN"/>
                        </w:rPr>
                      </w:pPr>
                      <w:r w:rsidRPr="00A9410F">
                        <w:rPr>
                          <w:rFonts w:eastAsia="SimSun"/>
                          <w:b/>
                          <w:u w:val="single"/>
                          <w:lang w:eastAsia="ko-KR"/>
                        </w:rPr>
                        <w:t>Issue 3-1-4: Impact of PRS collision with other signals on PRS bandwidth aggregation requirement</w:t>
                      </w:r>
                    </w:p>
                    <w:p w14:paraId="222D16A5" w14:textId="77777777" w:rsidR="00FB72A6" w:rsidRPr="00A9410F" w:rsidRDefault="00FB72A6" w:rsidP="00FB72A6">
                      <w:pPr>
                        <w:spacing w:after="120"/>
                        <w:rPr>
                          <w:rFonts w:eastAsia="SimSun"/>
                          <w:b/>
                          <w:bCs/>
                          <w:i/>
                          <w:iCs/>
                          <w:lang w:eastAsia="zh-CN"/>
                        </w:rPr>
                      </w:pPr>
                      <w:r w:rsidRPr="00A9410F">
                        <w:rPr>
                          <w:rFonts w:eastAsia="SimSun"/>
                          <w:b/>
                          <w:bCs/>
                          <w:i/>
                          <w:iCs/>
                          <w:lang w:eastAsia="zh-CN"/>
                        </w:rPr>
                        <w:t>Agreement</w:t>
                      </w:r>
                    </w:p>
                    <w:p w14:paraId="36CA89FD" w14:textId="77777777" w:rsidR="00FB72A6" w:rsidRPr="00A9410F" w:rsidRDefault="00FB72A6" w:rsidP="00FB72A6">
                      <w:pPr>
                        <w:numPr>
                          <w:ilvl w:val="0"/>
                          <w:numId w:val="25"/>
                        </w:numPr>
                        <w:spacing w:after="120"/>
                        <w:contextualSpacing/>
                        <w:rPr>
                          <w:rFonts w:eastAsia="SimSun"/>
                          <w:lang w:val="en-US" w:eastAsia="zh-CN"/>
                        </w:rPr>
                      </w:pPr>
                      <w:r w:rsidRPr="00A9410F">
                        <w:rPr>
                          <w:rFonts w:eastAsia="SimSun"/>
                          <w:lang w:val="en-US" w:eastAsia="zh-CN"/>
                        </w:rPr>
                        <w:t>Do not define UE behavior for the case of PRS collision with other signals on PRS bandwidth aggregation. For the case of PRS collision with other signals a longer measurement period can be expected.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8054C9B" w14:textId="77777777" w:rsidR="00FB72A6" w:rsidRDefault="00FB72A6" w:rsidP="00FB72A6">
      <w:pPr>
        <w:rPr>
          <w:sz w:val="22"/>
          <w:szCs w:val="22"/>
        </w:rPr>
      </w:pPr>
      <w:r>
        <w:rPr>
          <w:sz w:val="22"/>
          <w:szCs w:val="22"/>
        </w:rPr>
        <w:t>RAN4 requirements for PRS BW aggregation apply only for intra-band contiguous PFLs. However, this important applicability condition has not been captured in the specifications. To define the conditions intra-band contiguous PFLs, RAN4 can refer to the definition of intra-band contiguous CA in 38.101-1 and 38.101-2.</w:t>
      </w:r>
    </w:p>
    <w:p w14:paraId="4E589CE4" w14:textId="5B946823" w:rsidR="00FB72A6" w:rsidRDefault="00FB72A6" w:rsidP="00FB72A6">
      <w:pPr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</w:rPr>
        <w:t>The current simulation assumptions for PRS BW aggregation [</w:t>
      </w:r>
      <w:r w:rsidR="003139C8">
        <w:rPr>
          <w:sz w:val="22"/>
          <w:szCs w:val="22"/>
        </w:rPr>
        <w:t>4</w:t>
      </w:r>
      <w:r>
        <w:rPr>
          <w:sz w:val="22"/>
          <w:szCs w:val="22"/>
        </w:rPr>
        <w:t xml:space="preserve">] mention that carrier spacing should follow </w:t>
      </w:r>
      <w:r w:rsidRPr="00C32D04">
        <w:rPr>
          <w:sz w:val="22"/>
          <w:szCs w:val="22"/>
        </w:rPr>
        <w:t>“</w:t>
      </w:r>
      <w:r w:rsidRPr="00C32D04">
        <w:rPr>
          <w:rFonts w:eastAsiaTheme="minorEastAsia"/>
          <w:sz w:val="22"/>
          <w:szCs w:val="22"/>
          <w:lang w:eastAsia="zh-CN"/>
        </w:rPr>
        <w:t>nominal carrier spacing for intra-band contiguous CA as defined in 38.101</w:t>
      </w:r>
      <w:r>
        <w:rPr>
          <w:rFonts w:eastAsiaTheme="minorEastAsia"/>
          <w:sz w:val="22"/>
          <w:szCs w:val="22"/>
          <w:lang w:eastAsia="zh-CN"/>
        </w:rPr>
        <w:t>.</w:t>
      </w:r>
      <w:r w:rsidRPr="00C32D04">
        <w:rPr>
          <w:rFonts w:eastAsiaTheme="minorEastAsia"/>
          <w:sz w:val="22"/>
          <w:szCs w:val="22"/>
          <w:lang w:eastAsia="zh-CN"/>
        </w:rPr>
        <w:t>”</w:t>
      </w:r>
      <w:r>
        <w:rPr>
          <w:rFonts w:eastAsiaTheme="minorEastAsia"/>
          <w:sz w:val="22"/>
          <w:szCs w:val="22"/>
          <w:lang w:eastAsia="zh-CN"/>
        </w:rPr>
        <w:t xml:space="preserve"> In our view, that statement is not sufficient since it does not require the PFLs themselves to be intra-band contiguous. Note that in the PRS configuration requested by the LMF to a </w:t>
      </w:r>
      <w:proofErr w:type="spellStart"/>
      <w:r>
        <w:rPr>
          <w:rFonts w:eastAsiaTheme="minorEastAsia"/>
          <w:sz w:val="22"/>
          <w:szCs w:val="22"/>
          <w:lang w:eastAsia="zh-CN"/>
        </w:rPr>
        <w:t>gNB</w:t>
      </w:r>
      <w:proofErr w:type="spellEnd"/>
      <w:r>
        <w:rPr>
          <w:rFonts w:eastAsiaTheme="minorEastAsia"/>
          <w:sz w:val="22"/>
          <w:szCs w:val="22"/>
          <w:lang w:eastAsia="zh-CN"/>
        </w:rPr>
        <w:t>/TP (TS 38.455) there is no explicit association of PFLs to NR carriers.</w:t>
      </w:r>
    </w:p>
    <w:p w14:paraId="3887B4B7" w14:textId="0CA9EF9D" w:rsidR="00FB72A6" w:rsidRPr="00C32D04" w:rsidRDefault="00FB72A6" w:rsidP="00FB72A6">
      <w:pPr>
        <w:rPr>
          <w:sz w:val="22"/>
          <w:szCs w:val="22"/>
        </w:rPr>
      </w:pPr>
      <w:r>
        <w:rPr>
          <w:rFonts w:eastAsiaTheme="minorEastAsia"/>
          <w:sz w:val="22"/>
          <w:szCs w:val="22"/>
          <w:lang w:eastAsia="zh-CN"/>
        </w:rPr>
        <w:t xml:space="preserve">We also note that the issue of maximum separation between PFLs linked for PRS BW aggregation was discussed in RAN1 and </w:t>
      </w:r>
      <w:proofErr w:type="gramStart"/>
      <w:r>
        <w:rPr>
          <w:rFonts w:eastAsiaTheme="minorEastAsia"/>
          <w:sz w:val="22"/>
          <w:szCs w:val="22"/>
          <w:lang w:eastAsia="zh-CN"/>
        </w:rPr>
        <w:t>a majority of</w:t>
      </w:r>
      <w:proofErr w:type="gramEnd"/>
      <w:r>
        <w:rPr>
          <w:rFonts w:eastAsiaTheme="minorEastAsia"/>
          <w:sz w:val="22"/>
          <w:szCs w:val="22"/>
          <w:lang w:eastAsia="zh-CN"/>
        </w:rPr>
        <w:t xml:space="preserve"> companies expressed that the issue should be treated in RAN4 [</w:t>
      </w:r>
      <w:r w:rsidR="00006D3F">
        <w:rPr>
          <w:rFonts w:eastAsiaTheme="minorEastAsia"/>
          <w:sz w:val="22"/>
          <w:szCs w:val="22"/>
          <w:lang w:eastAsia="zh-CN"/>
        </w:rPr>
        <w:t>5</w:t>
      </w:r>
      <w:r>
        <w:rPr>
          <w:rFonts w:eastAsiaTheme="minorEastAsia"/>
          <w:sz w:val="22"/>
          <w:szCs w:val="22"/>
          <w:lang w:eastAsia="zh-CN"/>
        </w:rPr>
        <w:t>].</w:t>
      </w:r>
    </w:p>
    <w:p w14:paraId="14DE6B3A" w14:textId="1A2F759C" w:rsidR="00FB72A6" w:rsidRPr="00FB72A6" w:rsidRDefault="00FB72A6" w:rsidP="00FB72A6">
      <w:pPr>
        <w:spacing w:after="120"/>
        <w:rPr>
          <w:sz w:val="22"/>
          <w:szCs w:val="22"/>
          <w:lang w:eastAsia="zh-CN"/>
        </w:rPr>
      </w:pPr>
      <w:r w:rsidRPr="001F6722">
        <w:rPr>
          <w:b/>
          <w:bCs/>
          <w:sz w:val="22"/>
          <w:szCs w:val="22"/>
        </w:rPr>
        <w:t xml:space="preserve">Proposal </w:t>
      </w:r>
      <w:r w:rsidR="00206347">
        <w:rPr>
          <w:b/>
          <w:bCs/>
          <w:sz w:val="22"/>
          <w:szCs w:val="22"/>
        </w:rPr>
        <w:t>7</w:t>
      </w:r>
      <w:r w:rsidRPr="001F6722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RAN4 to clarify in the specifications that requirements for PRS BW aggregation apply when the</w:t>
      </w:r>
      <w:r w:rsidRPr="001F6722">
        <w:rPr>
          <w:b/>
          <w:bCs/>
          <w:sz w:val="22"/>
          <w:szCs w:val="22"/>
        </w:rPr>
        <w:t xml:space="preserve"> spacing between </w:t>
      </w:r>
      <w:r>
        <w:rPr>
          <w:b/>
          <w:bCs/>
          <w:sz w:val="22"/>
          <w:szCs w:val="22"/>
        </w:rPr>
        <w:t xml:space="preserve">adjacent </w:t>
      </w:r>
      <w:r w:rsidRPr="001F6722">
        <w:rPr>
          <w:b/>
          <w:bCs/>
          <w:sz w:val="22"/>
          <w:szCs w:val="22"/>
        </w:rPr>
        <w:t xml:space="preserve">PFLs </w:t>
      </w:r>
      <w:r>
        <w:rPr>
          <w:b/>
          <w:bCs/>
          <w:sz w:val="22"/>
          <w:szCs w:val="22"/>
        </w:rPr>
        <w:t xml:space="preserve">in frequency does </w:t>
      </w:r>
      <w:r w:rsidRPr="001F6722">
        <w:rPr>
          <w:b/>
          <w:bCs/>
          <w:sz w:val="22"/>
          <w:szCs w:val="22"/>
        </w:rPr>
        <w:t>not exceed the nominal channel spacing for</w:t>
      </w:r>
      <w:r>
        <w:rPr>
          <w:b/>
          <w:bCs/>
          <w:sz w:val="22"/>
          <w:szCs w:val="22"/>
        </w:rPr>
        <w:t xml:space="preserve"> intra-band contiguous</w:t>
      </w:r>
      <w:r w:rsidRPr="001F6722">
        <w:rPr>
          <w:b/>
          <w:bCs/>
          <w:sz w:val="22"/>
          <w:szCs w:val="22"/>
        </w:rPr>
        <w:t xml:space="preserve"> CA defined in 38.101-1, clause 5.4A.1 for FR1 and in 38.101-2, clause 5.4A.1 for FR2</w:t>
      </w:r>
      <w:r>
        <w:rPr>
          <w:b/>
          <w:bCs/>
          <w:sz w:val="22"/>
          <w:szCs w:val="22"/>
        </w:rPr>
        <w:t>-1</w:t>
      </w:r>
      <w:r w:rsidRPr="001F6722">
        <w:rPr>
          <w:b/>
          <w:bCs/>
          <w:sz w:val="22"/>
          <w:szCs w:val="22"/>
        </w:rPr>
        <w:t>.</w:t>
      </w:r>
    </w:p>
    <w:p w14:paraId="50831914" w14:textId="7993D482" w:rsidR="007E63F9" w:rsidRDefault="002B42B1">
      <w:pPr>
        <w:pStyle w:val="Heading3"/>
      </w:pPr>
      <w:r>
        <w:t>SRS BW aggregation</w:t>
      </w:r>
    </w:p>
    <w:p w14:paraId="07200B82" w14:textId="6130547E" w:rsidR="00D8799D" w:rsidRDefault="00D8799D" w:rsidP="00D8799D">
      <w:r w:rsidRPr="0054612C">
        <w:rPr>
          <w:b/>
          <w:bCs/>
          <w:noProof/>
          <w:sz w:val="22"/>
          <w:szCs w:val="22"/>
          <w:lang w:val="en-US" w:eastAsia="zh-CN"/>
        </w:rPr>
        <mc:AlternateContent>
          <mc:Choice Requires="wps">
            <w:drawing>
              <wp:inline distT="0" distB="0" distL="0" distR="0" wp14:anchorId="16264DED" wp14:editId="56884301">
                <wp:extent cx="6037312" cy="1514475"/>
                <wp:effectExtent l="0" t="0" r="20955" b="28575"/>
                <wp:docPr id="1815845096" name="Text Box 18158450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7312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662CE0" w14:textId="77777777" w:rsidR="00D8799D" w:rsidRPr="009137E4" w:rsidRDefault="00D8799D" w:rsidP="00D8799D">
                            <w:pPr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9137E4">
                              <w:rPr>
                                <w:rFonts w:eastAsia="SimSun"/>
                                <w:b/>
                                <w:u w:val="single"/>
                                <w:lang w:eastAsia="ko-KR"/>
                              </w:rPr>
                              <w:t xml:space="preserve">Issue 3-3-2: Interruption due to guard period for SRS </w:t>
                            </w:r>
                            <w:proofErr w:type="gramStart"/>
                            <w:r w:rsidRPr="009137E4">
                              <w:rPr>
                                <w:rFonts w:eastAsia="SimSun"/>
                                <w:b/>
                                <w:u w:val="single"/>
                                <w:lang w:eastAsia="ko-KR"/>
                              </w:rPr>
                              <w:t>aggregation</w:t>
                            </w:r>
                            <w:proofErr w:type="gramEnd"/>
                          </w:p>
                          <w:p w14:paraId="31D4857C" w14:textId="77777777" w:rsidR="00D8799D" w:rsidRPr="009137E4" w:rsidRDefault="00D8799D" w:rsidP="00D8799D">
                            <w:pPr>
                              <w:spacing w:after="120"/>
                              <w:rPr>
                                <w:rFonts w:eastAsia="SimSun"/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</w:pPr>
                            <w:r w:rsidRPr="009137E4">
                              <w:rPr>
                                <w:rFonts w:eastAsia="SimSun"/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  <w:t>Agreements</w:t>
                            </w:r>
                          </w:p>
                          <w:p w14:paraId="4111C67B" w14:textId="77777777" w:rsidR="00D8799D" w:rsidRPr="009137E4" w:rsidRDefault="00D8799D" w:rsidP="00D8799D">
                            <w:pPr>
                              <w:numPr>
                                <w:ilvl w:val="0"/>
                                <w:numId w:val="18"/>
                              </w:numPr>
                              <w:spacing w:after="120"/>
                              <w:ind w:left="360"/>
                              <w:rPr>
                                <w:rFonts w:eastAsia="SimSun"/>
                                <w:lang w:val="en-US" w:eastAsia="zh-CN"/>
                              </w:rPr>
                            </w:pPr>
                            <w:r w:rsidRPr="009137E4">
                              <w:rPr>
                                <w:rFonts w:eastAsia="SimSun"/>
                                <w:lang w:val="en-US" w:eastAsia="zh-CN"/>
                              </w:rPr>
                              <w:t>If no RAN1 solution is defined to handle the impact of SRS transmission for BW aggregation on other channels/signals the RAN4 will define interruption requirements for SRS transmission for BW aggregation on CC without PUSCH/PUCCH</w:t>
                            </w:r>
                          </w:p>
                          <w:p w14:paraId="61F82DC1" w14:textId="77777777" w:rsidR="00D8799D" w:rsidRPr="009137E4" w:rsidRDefault="00D8799D" w:rsidP="00D8799D">
                            <w:pPr>
                              <w:numPr>
                                <w:ilvl w:val="0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360"/>
                              <w:textAlignment w:val="baseline"/>
                              <w:rPr>
                                <w:rFonts w:ascii="Arial" w:eastAsia="SimSun" w:hAnsi="Arial"/>
                                <w:lang w:val="en-US" w:eastAsia="zh-CN"/>
                              </w:rPr>
                            </w:pPr>
                            <w:r w:rsidRPr="009137E4">
                              <w:rPr>
                                <w:rFonts w:eastAsia="SimSun"/>
                                <w:lang w:val="en-US" w:eastAsia="zh-CN"/>
                              </w:rPr>
                              <w:t>Send LS to RAN1 to explain the technical issue and check if there will be a RAN1 solution to handle it.</w:t>
                            </w:r>
                          </w:p>
                          <w:p w14:paraId="0900337D" w14:textId="77777777" w:rsidR="00D8799D" w:rsidRPr="009137E4" w:rsidRDefault="00D8799D" w:rsidP="00D8799D">
                            <w:pPr>
                              <w:numPr>
                                <w:ilvl w:val="0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360"/>
                              <w:textAlignment w:val="baseline"/>
                              <w:rPr>
                                <w:rFonts w:ascii="Arial" w:eastAsia="SimSun" w:hAnsi="Arial"/>
                                <w:lang w:val="en-US" w:eastAsia="zh-CN"/>
                              </w:rPr>
                            </w:pPr>
                            <w:r w:rsidRPr="009137E4">
                              <w:rPr>
                                <w:rFonts w:eastAsia="SimSun"/>
                                <w:lang w:val="en-US" w:eastAsia="zh-CN"/>
                              </w:rPr>
                              <w:t>LS to RAN1 in R4-2403489 is agreed.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6264DED" id="Text Box 1815845096" o:spid="_x0000_s1030" type="#_x0000_t202" style="width:475.4pt;height:11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">
                <v:textbox>
                  <w:txbxContent>
                    <w:p w14:paraId="73662CE0" w14:textId="77777777" w:rsidR="00D8799D" w:rsidRPr="009137E4" w:rsidRDefault="00D8799D" w:rsidP="00D8799D">
                      <w:pPr>
                        <w:rPr>
                          <w:rFonts w:eastAsia="SimSun"/>
                          <w:lang w:eastAsia="zh-CN"/>
                        </w:rPr>
                      </w:pPr>
                      <w:r w:rsidRPr="009137E4">
                        <w:rPr>
                          <w:rFonts w:eastAsia="SimSun"/>
                          <w:b/>
                          <w:u w:val="single"/>
                          <w:lang w:eastAsia="ko-KR"/>
                        </w:rPr>
                        <w:t>Issue 3-3-2: Interruption due to guard period for SRS aggregation</w:t>
                      </w:r>
                    </w:p>
                    <w:p w14:paraId="31D4857C" w14:textId="77777777" w:rsidR="00D8799D" w:rsidRPr="009137E4" w:rsidRDefault="00D8799D" w:rsidP="00D8799D">
                      <w:pPr>
                        <w:spacing w:after="120"/>
                        <w:rPr>
                          <w:rFonts w:eastAsia="SimSun"/>
                          <w:b/>
                          <w:bCs/>
                          <w:i/>
                          <w:iCs/>
                          <w:lang w:eastAsia="zh-CN"/>
                        </w:rPr>
                      </w:pPr>
                      <w:r w:rsidRPr="009137E4">
                        <w:rPr>
                          <w:rFonts w:eastAsia="SimSun"/>
                          <w:b/>
                          <w:bCs/>
                          <w:i/>
                          <w:iCs/>
                          <w:lang w:eastAsia="zh-CN"/>
                        </w:rPr>
                        <w:t>Agreements</w:t>
                      </w:r>
                    </w:p>
                    <w:p w14:paraId="4111C67B" w14:textId="77777777" w:rsidR="00D8799D" w:rsidRPr="009137E4" w:rsidRDefault="00D8799D" w:rsidP="00D8799D">
                      <w:pPr>
                        <w:numPr>
                          <w:ilvl w:val="0"/>
                          <w:numId w:val="18"/>
                        </w:numPr>
                        <w:spacing w:after="120"/>
                        <w:ind w:left="360"/>
                        <w:rPr>
                          <w:rFonts w:eastAsia="SimSun"/>
                          <w:lang w:val="en-US" w:eastAsia="zh-CN"/>
                        </w:rPr>
                      </w:pPr>
                      <w:r w:rsidRPr="009137E4">
                        <w:rPr>
                          <w:rFonts w:eastAsia="SimSun"/>
                          <w:lang w:val="en-US" w:eastAsia="zh-CN"/>
                        </w:rPr>
                        <w:t>If no RAN1 solution is defined to handle the impact of SRS transmission for BW aggregation on other channels/signals the RAN4 will define interruption requirements for SRS transmission for BW aggregation on CC without PUSCH/PUCCH</w:t>
                      </w:r>
                    </w:p>
                    <w:p w14:paraId="61F82DC1" w14:textId="77777777" w:rsidR="00D8799D" w:rsidRPr="009137E4" w:rsidRDefault="00D8799D" w:rsidP="00D8799D">
                      <w:pPr>
                        <w:numPr>
                          <w:ilvl w:val="0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360"/>
                        <w:textAlignment w:val="baseline"/>
                        <w:rPr>
                          <w:rFonts w:ascii="Arial" w:eastAsia="SimSun" w:hAnsi="Arial"/>
                          <w:lang w:val="en-US" w:eastAsia="zh-CN"/>
                        </w:rPr>
                      </w:pPr>
                      <w:r w:rsidRPr="009137E4">
                        <w:rPr>
                          <w:rFonts w:eastAsia="SimSun"/>
                          <w:lang w:val="en-US" w:eastAsia="zh-CN"/>
                        </w:rPr>
                        <w:t>Send LS to RAN1 to explain the technical issue and check if there will be a RAN1 solution to handle it.</w:t>
                      </w:r>
                    </w:p>
                    <w:p w14:paraId="0900337D" w14:textId="77777777" w:rsidR="00D8799D" w:rsidRPr="009137E4" w:rsidRDefault="00D8799D" w:rsidP="00D8799D">
                      <w:pPr>
                        <w:numPr>
                          <w:ilvl w:val="0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360"/>
                        <w:textAlignment w:val="baseline"/>
                        <w:rPr>
                          <w:rFonts w:ascii="Arial" w:eastAsia="SimSun" w:hAnsi="Arial"/>
                          <w:lang w:val="en-US" w:eastAsia="zh-CN"/>
                        </w:rPr>
                      </w:pPr>
                      <w:r w:rsidRPr="009137E4">
                        <w:rPr>
                          <w:rFonts w:eastAsia="SimSun"/>
                          <w:lang w:val="en-US" w:eastAsia="zh-CN"/>
                        </w:rPr>
                        <w:t>LS to RAN1 in R4-2403489 is agreed.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7C81E97" w14:textId="77777777" w:rsidR="00E946A5" w:rsidRPr="004443B8" w:rsidRDefault="00E946A5" w:rsidP="00E946A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4443B8">
        <w:rPr>
          <w:sz w:val="22"/>
          <w:szCs w:val="22"/>
        </w:rPr>
        <w:t>RAN4 should wait for a response from RAN1 before discussing this issue any further.</w:t>
      </w:r>
    </w:p>
    <w:p w14:paraId="4D1ACA1A" w14:textId="77777777" w:rsidR="00E946A5" w:rsidRPr="00D8799D" w:rsidRDefault="00E946A5" w:rsidP="00D8799D"/>
    <w:p w14:paraId="4D3A023C" w14:textId="58E95234" w:rsidR="00E946A5" w:rsidRDefault="001D06C1">
      <w:pPr>
        <w:pStyle w:val="Heading3"/>
      </w:pPr>
      <w:r>
        <w:lastRenderedPageBreak/>
        <w:t>Simulation assumptions</w:t>
      </w:r>
    </w:p>
    <w:p w14:paraId="67E3D470" w14:textId="249152A5" w:rsidR="00596807" w:rsidRDefault="00596807" w:rsidP="00596807">
      <w:pPr>
        <w:rPr>
          <w:sz w:val="22"/>
          <w:szCs w:val="22"/>
        </w:rPr>
      </w:pPr>
      <w:r>
        <w:rPr>
          <w:sz w:val="22"/>
          <w:szCs w:val="22"/>
        </w:rPr>
        <w:t>To define measurement accuracy requirements for PRS BW aggregation, RAN4 should consider in the simulation assumptions the maximum separation (gap) between adjacent PFLs. For a fixed aggregated BW (e.g. 200 MHz), a larger gap between adjacent PFLs should correspond to the worse performance. Positioning performance degradation for increasingly larger gap has been observed in simulations shared by other companies [</w:t>
      </w:r>
      <w:r w:rsidR="00F9341A">
        <w:rPr>
          <w:sz w:val="22"/>
          <w:szCs w:val="22"/>
        </w:rPr>
        <w:t>6</w:t>
      </w:r>
      <w:r>
        <w:rPr>
          <w:sz w:val="22"/>
          <w:szCs w:val="22"/>
        </w:rPr>
        <w:t>].</w:t>
      </w:r>
    </w:p>
    <w:p w14:paraId="2A59AC13" w14:textId="3047BC9F" w:rsidR="00596807" w:rsidRPr="0032060A" w:rsidRDefault="00596807" w:rsidP="00596807">
      <w:pPr>
        <w:rPr>
          <w:sz w:val="22"/>
          <w:szCs w:val="22"/>
        </w:rPr>
      </w:pPr>
      <w:r>
        <w:rPr>
          <w:sz w:val="22"/>
          <w:szCs w:val="22"/>
        </w:rPr>
        <w:t>For the PRS configurations in the agreed simulation assumptions [</w:t>
      </w:r>
      <w:r w:rsidR="003139C8">
        <w:rPr>
          <w:sz w:val="22"/>
          <w:szCs w:val="22"/>
        </w:rPr>
        <w:t>4</w:t>
      </w:r>
      <w:r>
        <w:rPr>
          <w:sz w:val="22"/>
          <w:szCs w:val="22"/>
        </w:rPr>
        <w:t>], we have calculated the gap between adjacent PFLs based on</w:t>
      </w:r>
      <w:r w:rsidRPr="00883A37">
        <w:rPr>
          <w:sz w:val="22"/>
          <w:szCs w:val="22"/>
        </w:rPr>
        <w:t xml:space="preserve"> the nominal channel spacing for intra-band contiguous CA defined in 38.101-1 and 38.101-2</w:t>
      </w:r>
      <w:r>
        <w:rPr>
          <w:sz w:val="22"/>
          <w:szCs w:val="22"/>
        </w:rPr>
        <w:t xml:space="preserve">, </w:t>
      </w:r>
      <w:proofErr w:type="gramStart"/>
      <w:r>
        <w:rPr>
          <w:sz w:val="22"/>
          <w:szCs w:val="22"/>
        </w:rPr>
        <w:t>taking into account</w:t>
      </w:r>
      <w:proofErr w:type="gramEnd"/>
      <w:r>
        <w:rPr>
          <w:sz w:val="22"/>
          <w:szCs w:val="22"/>
        </w:rPr>
        <w:t xml:space="preserve"> the restriction on number of PRBs for PRS (24 + 4*n). We propose to update the simulation assumptions as shown in the table below. An accompanying </w:t>
      </w:r>
      <w:proofErr w:type="spellStart"/>
      <w:r>
        <w:rPr>
          <w:sz w:val="22"/>
          <w:szCs w:val="22"/>
        </w:rPr>
        <w:t>Tdoc</w:t>
      </w:r>
      <w:proofErr w:type="spellEnd"/>
      <w:r>
        <w:rPr>
          <w:sz w:val="22"/>
          <w:szCs w:val="22"/>
        </w:rPr>
        <w:t xml:space="preserve"> with updated simulation assumptions has been provided.</w:t>
      </w:r>
    </w:p>
    <w:p w14:paraId="4D2B1125" w14:textId="5B8224D5" w:rsidR="00596807" w:rsidRPr="009372AC" w:rsidRDefault="00596807" w:rsidP="00596807">
      <w:pPr>
        <w:rPr>
          <w:b/>
          <w:bCs/>
          <w:sz w:val="22"/>
          <w:szCs w:val="22"/>
        </w:rPr>
      </w:pPr>
      <w:r w:rsidRPr="009372AC">
        <w:rPr>
          <w:b/>
          <w:bCs/>
          <w:sz w:val="22"/>
          <w:szCs w:val="22"/>
        </w:rPr>
        <w:t xml:space="preserve">Proposal </w:t>
      </w:r>
      <w:r w:rsidR="00206347">
        <w:rPr>
          <w:b/>
          <w:bCs/>
          <w:sz w:val="22"/>
          <w:szCs w:val="22"/>
        </w:rPr>
        <w:t>8</w:t>
      </w:r>
      <w:r w:rsidRPr="009372AC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Update the simulation assumptions for PRS BW aggregation to include the gap between adjacent intra-band contiguous PFLs.</w:t>
      </w:r>
    </w:p>
    <w:tbl>
      <w:tblPr>
        <w:tblStyle w:val="181"/>
        <w:tblW w:w="0" w:type="auto"/>
        <w:jc w:val="center"/>
        <w:tblLook w:val="04A0" w:firstRow="1" w:lastRow="0" w:firstColumn="1" w:lastColumn="0" w:noHBand="0" w:noVBand="1"/>
      </w:tblPr>
      <w:tblGrid>
        <w:gridCol w:w="2072"/>
        <w:gridCol w:w="1044"/>
        <w:gridCol w:w="872"/>
        <w:gridCol w:w="1763"/>
        <w:gridCol w:w="2084"/>
        <w:gridCol w:w="1523"/>
      </w:tblGrid>
      <w:tr w:rsidR="00596807" w:rsidRPr="003B76A7" w14:paraId="6C63D537" w14:textId="77777777" w:rsidTr="00E81BC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D93C8" w14:textId="77777777" w:rsidR="00596807" w:rsidRPr="003B76A7" w:rsidRDefault="00596807" w:rsidP="00E81BCF">
            <w:pPr>
              <w:spacing w:after="0"/>
              <w:jc w:val="center"/>
              <w:rPr>
                <w:rFonts w:eastAsia="SimSun"/>
                <w:b/>
                <w:sz w:val="18"/>
                <w:szCs w:val="18"/>
              </w:rPr>
            </w:pPr>
            <w:r w:rsidRPr="003B76A7">
              <w:rPr>
                <w:rFonts w:eastAsia="SimSun"/>
                <w:b/>
                <w:sz w:val="18"/>
                <w:szCs w:val="18"/>
                <w:lang w:eastAsia="ko-KR"/>
              </w:rPr>
              <w:t>Parameter</w:t>
            </w:r>
          </w:p>
        </w:tc>
        <w:tc>
          <w:tcPr>
            <w:tcW w:w="7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B233E" w14:textId="77777777" w:rsidR="00596807" w:rsidRPr="003B76A7" w:rsidRDefault="00596807" w:rsidP="00E81BCF">
            <w:pPr>
              <w:spacing w:after="0"/>
              <w:jc w:val="center"/>
              <w:rPr>
                <w:rFonts w:eastAsia="SimSun"/>
                <w:b/>
                <w:sz w:val="18"/>
                <w:szCs w:val="18"/>
              </w:rPr>
            </w:pPr>
            <w:r w:rsidRPr="003B76A7">
              <w:rPr>
                <w:rFonts w:eastAsia="SimSun"/>
                <w:b/>
                <w:sz w:val="18"/>
                <w:szCs w:val="18"/>
                <w:lang w:eastAsia="ko-KR"/>
              </w:rPr>
              <w:t>Value</w:t>
            </w:r>
          </w:p>
        </w:tc>
      </w:tr>
      <w:tr w:rsidR="00596807" w:rsidRPr="003B76A7" w14:paraId="174D7B58" w14:textId="77777777" w:rsidTr="00E81BC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79B10" w14:textId="77777777" w:rsidR="00596807" w:rsidRPr="003B76A7" w:rsidRDefault="00596807" w:rsidP="00E81BCF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  <w:r w:rsidRPr="003B76A7">
              <w:rPr>
                <w:rFonts w:eastAsia="Malgun Gothic"/>
                <w:sz w:val="18"/>
                <w:szCs w:val="18"/>
                <w:lang w:eastAsia="zh-CN"/>
              </w:rPr>
              <w:t xml:space="preserve">SCS, RB </w:t>
            </w:r>
            <w:proofErr w:type="spellStart"/>
            <w:r w:rsidRPr="003B76A7">
              <w:rPr>
                <w:rFonts w:eastAsia="Malgun Gothic"/>
                <w:sz w:val="18"/>
                <w:szCs w:val="18"/>
                <w:lang w:eastAsia="zh-CN"/>
              </w:rPr>
              <w:t>num</w:t>
            </w:r>
            <w:proofErr w:type="spellEnd"/>
            <w:r w:rsidRPr="003B76A7">
              <w:rPr>
                <w:rFonts w:eastAsia="Malgun Gothic"/>
                <w:sz w:val="18"/>
                <w:szCs w:val="18"/>
                <w:lang w:eastAsia="zh-CN"/>
              </w:rPr>
              <w:t>, Repetition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486DC" w14:textId="77777777" w:rsidR="00596807" w:rsidRPr="003B76A7" w:rsidRDefault="00596807" w:rsidP="00E81BCF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  <w:r w:rsidRPr="003B76A7">
              <w:rPr>
                <w:rFonts w:eastAsia="SimSun"/>
                <w:b/>
                <w:sz w:val="18"/>
                <w:szCs w:val="18"/>
                <w:lang w:eastAsia="ko-KR"/>
              </w:rPr>
              <w:t>SCS 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67BCB" w14:textId="77777777" w:rsidR="00596807" w:rsidRPr="003B76A7" w:rsidRDefault="00596807" w:rsidP="00E81BCF">
            <w:pPr>
              <w:spacing w:after="0"/>
              <w:jc w:val="center"/>
              <w:rPr>
                <w:rFonts w:eastAsia="SimSun"/>
                <w:b/>
                <w:sz w:val="18"/>
                <w:szCs w:val="18"/>
              </w:rPr>
            </w:pPr>
            <w:r w:rsidRPr="003B76A7">
              <w:rPr>
                <w:rFonts w:eastAsia="SimSun"/>
                <w:b/>
                <w:sz w:val="18"/>
                <w:szCs w:val="18"/>
                <w:lang w:eastAsia="ko-KR"/>
              </w:rPr>
              <w:t xml:space="preserve">RB </w:t>
            </w:r>
            <w:proofErr w:type="spellStart"/>
            <w:r w:rsidRPr="003B76A7">
              <w:rPr>
                <w:rFonts w:eastAsia="SimSun"/>
                <w:b/>
                <w:sz w:val="18"/>
                <w:szCs w:val="18"/>
                <w:lang w:eastAsia="ko-KR"/>
              </w:rPr>
              <w:t>num</w:t>
            </w:r>
            <w:proofErr w:type="spellEnd"/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7D45D" w14:textId="77777777" w:rsidR="00596807" w:rsidRPr="003B76A7" w:rsidRDefault="00596807" w:rsidP="00E81BCF">
            <w:pPr>
              <w:spacing w:after="0"/>
              <w:jc w:val="center"/>
              <w:rPr>
                <w:rFonts w:eastAsia="SimSun"/>
                <w:b/>
                <w:sz w:val="18"/>
                <w:szCs w:val="18"/>
              </w:rPr>
            </w:pPr>
            <w:r>
              <w:rPr>
                <w:rFonts w:eastAsia="SimSun"/>
                <w:b/>
                <w:sz w:val="18"/>
                <w:szCs w:val="18"/>
              </w:rPr>
              <w:t>Gap between PFLs (</w:t>
            </w:r>
            <w:proofErr w:type="spellStart"/>
            <w:r>
              <w:rPr>
                <w:rFonts w:eastAsia="SimSun"/>
                <w:b/>
                <w:sz w:val="18"/>
                <w:szCs w:val="18"/>
              </w:rPr>
              <w:t>num</w:t>
            </w:r>
            <w:proofErr w:type="spellEnd"/>
            <w:r>
              <w:rPr>
                <w:rFonts w:eastAsia="SimSun"/>
                <w:b/>
                <w:sz w:val="18"/>
                <w:szCs w:val="18"/>
              </w:rPr>
              <w:t xml:space="preserve"> subcarriers)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AE7C7" w14:textId="77777777" w:rsidR="00596807" w:rsidRPr="003B76A7" w:rsidRDefault="00596807" w:rsidP="00E81BCF">
            <w:pPr>
              <w:spacing w:after="0"/>
              <w:jc w:val="center"/>
              <w:rPr>
                <w:rFonts w:eastAsia="SimSun"/>
                <w:b/>
                <w:sz w:val="18"/>
                <w:szCs w:val="18"/>
              </w:rPr>
            </w:pPr>
            <w:r w:rsidRPr="003B76A7">
              <w:rPr>
                <w:rFonts w:eastAsia="SimSun"/>
                <w:b/>
                <w:sz w:val="18"/>
                <w:szCs w:val="18"/>
                <w:lang w:eastAsia="ko-KR"/>
              </w:rPr>
              <w:t>Repetition (Note)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A77AA" w14:textId="77777777" w:rsidR="00596807" w:rsidRPr="003B76A7" w:rsidRDefault="00596807" w:rsidP="00E81BCF">
            <w:pPr>
              <w:spacing w:after="0"/>
              <w:jc w:val="center"/>
              <w:rPr>
                <w:rFonts w:eastAsia="DengXian"/>
                <w:b/>
                <w:sz w:val="18"/>
                <w:szCs w:val="18"/>
                <w:lang w:eastAsia="zh-CN"/>
              </w:rPr>
            </w:pPr>
            <w:r w:rsidRPr="003B76A7">
              <w:rPr>
                <w:rFonts w:eastAsia="DengXian"/>
                <w:b/>
                <w:sz w:val="18"/>
                <w:szCs w:val="18"/>
                <w:lang w:eastAsia="zh-CN"/>
              </w:rPr>
              <w:t xml:space="preserve">Sample rate (Tc) </w:t>
            </w:r>
          </w:p>
        </w:tc>
      </w:tr>
      <w:tr w:rsidR="00596807" w:rsidRPr="003B76A7" w14:paraId="25117DB9" w14:textId="77777777" w:rsidTr="00E81BC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1967E" w14:textId="77777777" w:rsidR="00596807" w:rsidRPr="003B76A7" w:rsidRDefault="00596807" w:rsidP="00E81BCF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72A1B" w14:textId="77777777" w:rsidR="00596807" w:rsidRPr="003B76A7" w:rsidRDefault="00596807" w:rsidP="00E81BCF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3B76A7">
              <w:rPr>
                <w:rFonts w:eastAsiaTheme="minorEastAsia" w:hint="eastAsia"/>
                <w:sz w:val="18"/>
                <w:szCs w:val="18"/>
                <w:lang w:eastAsia="zh-CN"/>
              </w:rPr>
              <w:t>1</w:t>
            </w:r>
            <w:r w:rsidRPr="003B76A7">
              <w:rPr>
                <w:rFonts w:eastAsiaTheme="minorEastAsia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7087A" w14:textId="77777777" w:rsidR="00596807" w:rsidRPr="003B76A7" w:rsidRDefault="0059680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 w:rsidRPr="003B76A7">
              <w:rPr>
                <w:rFonts w:eastAsia="SimSun"/>
                <w:sz w:val="18"/>
                <w:szCs w:val="18"/>
                <w:lang w:eastAsia="ko-KR"/>
              </w:rPr>
              <w:t>104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D12C7" w14:textId="77777777" w:rsidR="00596807" w:rsidRPr="003B76A7" w:rsidRDefault="0059680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>
              <w:rPr>
                <w:rFonts w:eastAsia="SimSun"/>
                <w:sz w:val="18"/>
                <w:szCs w:val="18"/>
              </w:rPr>
              <w:t>84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629B1" w14:textId="77777777" w:rsidR="00596807" w:rsidRPr="003B76A7" w:rsidRDefault="0059680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 w:rsidRPr="003B76A7">
              <w:rPr>
                <w:rFonts w:eastAsia="SimSun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A5D7D" w14:textId="77777777" w:rsidR="00596807" w:rsidRPr="003B76A7" w:rsidRDefault="00596807" w:rsidP="00E81BCF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3B76A7">
              <w:rPr>
                <w:rFonts w:eastAsia="DengXian"/>
                <w:sz w:val="18"/>
                <w:szCs w:val="18"/>
                <w:lang w:eastAsia="zh-CN"/>
              </w:rPr>
              <w:t>64</w:t>
            </w:r>
          </w:p>
        </w:tc>
      </w:tr>
      <w:tr w:rsidR="00596807" w:rsidRPr="003B76A7" w14:paraId="462A5C5C" w14:textId="77777777" w:rsidTr="00E81BC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0D89B" w14:textId="77777777" w:rsidR="00596807" w:rsidRPr="003B76A7" w:rsidRDefault="00596807" w:rsidP="00E81BCF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28734" w14:textId="77777777" w:rsidR="00596807" w:rsidRPr="003B76A7" w:rsidRDefault="0059680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 w:rsidRPr="003B76A7">
              <w:rPr>
                <w:rFonts w:eastAsia="SimSun"/>
                <w:sz w:val="18"/>
                <w:szCs w:val="18"/>
                <w:lang w:eastAsia="ko-KR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9A803" w14:textId="77777777" w:rsidR="00596807" w:rsidRPr="003B76A7" w:rsidRDefault="0059680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 w:rsidRPr="003B76A7">
              <w:rPr>
                <w:rFonts w:eastAsia="SimSun"/>
                <w:sz w:val="18"/>
                <w:szCs w:val="18"/>
                <w:lang w:eastAsia="ko-KR"/>
              </w:rPr>
              <w:t>132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F57EE" w14:textId="77777777" w:rsidR="00596807" w:rsidRPr="003B76A7" w:rsidRDefault="0059680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>
              <w:rPr>
                <w:rFonts w:eastAsia="SimSun"/>
                <w:sz w:val="18"/>
                <w:szCs w:val="18"/>
              </w:rPr>
              <w:t>82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CFAF7" w14:textId="77777777" w:rsidR="00596807" w:rsidRPr="003B76A7" w:rsidRDefault="0059680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 w:rsidRPr="003B76A7">
              <w:rPr>
                <w:rFonts w:eastAsia="SimSun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47D5E" w14:textId="77777777" w:rsidR="00596807" w:rsidRPr="003B76A7" w:rsidRDefault="00596807" w:rsidP="00E81BCF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3B76A7">
              <w:rPr>
                <w:rFonts w:eastAsia="DengXian" w:hint="eastAsia"/>
                <w:sz w:val="18"/>
                <w:szCs w:val="18"/>
                <w:lang w:eastAsia="zh-CN"/>
              </w:rPr>
              <w:t>3</w:t>
            </w:r>
            <w:r w:rsidRPr="003B76A7">
              <w:rPr>
                <w:rFonts w:eastAsia="DengXian"/>
                <w:sz w:val="18"/>
                <w:szCs w:val="18"/>
                <w:lang w:eastAsia="zh-CN"/>
              </w:rPr>
              <w:t>2</w:t>
            </w:r>
          </w:p>
        </w:tc>
      </w:tr>
      <w:tr w:rsidR="00596807" w:rsidRPr="003B76A7" w14:paraId="6223D291" w14:textId="77777777" w:rsidTr="00E81BC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60DC3" w14:textId="77777777" w:rsidR="00596807" w:rsidRPr="003B76A7" w:rsidRDefault="00596807" w:rsidP="00E81BCF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AD199" w14:textId="77777777" w:rsidR="00596807" w:rsidRPr="003B76A7" w:rsidRDefault="00596807" w:rsidP="00E81BCF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7B9AB" w14:textId="77777777" w:rsidR="00596807" w:rsidRPr="003B76A7" w:rsidRDefault="0059680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 w:rsidRPr="003B76A7">
              <w:rPr>
                <w:rFonts w:eastAsia="SimSun"/>
                <w:sz w:val="18"/>
                <w:szCs w:val="18"/>
                <w:lang w:eastAsia="ko-KR"/>
              </w:rPr>
              <w:t>272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A9BDA" w14:textId="77777777" w:rsidR="00596807" w:rsidRPr="003B76A7" w:rsidRDefault="0059680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>
              <w:rPr>
                <w:rFonts w:eastAsia="SimSun"/>
                <w:sz w:val="18"/>
                <w:szCs w:val="18"/>
              </w:rPr>
              <w:t>68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9E604" w14:textId="77777777" w:rsidR="00596807" w:rsidRPr="003B76A7" w:rsidRDefault="0059680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 w:rsidRPr="003B76A7">
              <w:rPr>
                <w:rFonts w:eastAsia="SimSun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A0FFA" w14:textId="77777777" w:rsidR="00596807" w:rsidRPr="003B76A7" w:rsidRDefault="00596807" w:rsidP="00E81BCF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3B76A7">
              <w:rPr>
                <w:rFonts w:eastAsia="DengXian"/>
                <w:sz w:val="18"/>
                <w:szCs w:val="18"/>
                <w:lang w:eastAsia="zh-CN"/>
              </w:rPr>
              <w:t>16</w:t>
            </w:r>
          </w:p>
        </w:tc>
      </w:tr>
      <w:tr w:rsidR="00596807" w:rsidRPr="003B76A7" w14:paraId="0B7F809F" w14:textId="77777777" w:rsidTr="00E81BC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20255" w14:textId="77777777" w:rsidR="00596807" w:rsidRPr="003B76A7" w:rsidRDefault="00596807" w:rsidP="00E81BCF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041CF" w14:textId="77777777" w:rsidR="00596807" w:rsidRPr="003B76A7" w:rsidRDefault="0059680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 w:rsidRPr="003B76A7">
              <w:rPr>
                <w:rFonts w:eastAsia="SimSun"/>
                <w:sz w:val="18"/>
                <w:szCs w:val="18"/>
                <w:lang w:eastAsia="ko-KR"/>
              </w:rPr>
              <w:t>60, FR1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96E40" w14:textId="77777777" w:rsidR="00596807" w:rsidRPr="003B76A7" w:rsidRDefault="0059680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 w:rsidRPr="003B76A7">
              <w:rPr>
                <w:rFonts w:eastAsia="SimSun"/>
                <w:sz w:val="18"/>
                <w:szCs w:val="18"/>
                <w:lang w:eastAsia="ko-KR"/>
              </w:rPr>
              <w:t>64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77519" w14:textId="77777777" w:rsidR="00596807" w:rsidRPr="003B76A7" w:rsidRDefault="0059680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>
              <w:rPr>
                <w:rFonts w:eastAsia="SimSun"/>
                <w:sz w:val="18"/>
                <w:szCs w:val="18"/>
              </w:rPr>
              <w:t>65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436FF" w14:textId="77777777" w:rsidR="00596807" w:rsidRPr="003B76A7" w:rsidRDefault="0059680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 w:rsidRPr="003B76A7">
              <w:rPr>
                <w:rFonts w:eastAsia="SimSun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E924D" w14:textId="77777777" w:rsidR="00596807" w:rsidRPr="003B76A7" w:rsidRDefault="00596807" w:rsidP="00E81BCF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3B76A7">
              <w:rPr>
                <w:rFonts w:eastAsia="DengXian" w:hint="eastAsia"/>
                <w:sz w:val="18"/>
                <w:szCs w:val="18"/>
                <w:lang w:eastAsia="zh-CN"/>
              </w:rPr>
              <w:t>3</w:t>
            </w:r>
            <w:r w:rsidRPr="003B76A7">
              <w:rPr>
                <w:rFonts w:eastAsia="DengXian"/>
                <w:sz w:val="18"/>
                <w:szCs w:val="18"/>
                <w:lang w:eastAsia="zh-CN"/>
              </w:rPr>
              <w:t>2</w:t>
            </w:r>
          </w:p>
        </w:tc>
      </w:tr>
      <w:tr w:rsidR="00596807" w:rsidRPr="003B76A7" w14:paraId="6EA5EB2A" w14:textId="77777777" w:rsidTr="00E81BC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615C6" w14:textId="77777777" w:rsidR="00596807" w:rsidRPr="003B76A7" w:rsidRDefault="00596807" w:rsidP="00E81BCF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E27BF" w14:textId="77777777" w:rsidR="00596807" w:rsidRPr="003B76A7" w:rsidRDefault="00596807" w:rsidP="00E81BCF">
            <w:pPr>
              <w:spacing w:after="0"/>
              <w:jc w:val="center"/>
              <w:rPr>
                <w:rFonts w:eastAsia="SimSun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7838F" w14:textId="77777777" w:rsidR="00596807" w:rsidRPr="003B76A7" w:rsidRDefault="00596807" w:rsidP="00E81BCF">
            <w:pPr>
              <w:spacing w:after="0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3B76A7">
              <w:rPr>
                <w:rFonts w:eastAsia="SimSun" w:hint="eastAsia"/>
                <w:sz w:val="18"/>
                <w:szCs w:val="18"/>
                <w:lang w:eastAsia="zh-CN"/>
              </w:rPr>
              <w:t>1</w:t>
            </w:r>
            <w:r w:rsidRPr="003B76A7">
              <w:rPr>
                <w:rFonts w:eastAsia="SimSun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ECF20" w14:textId="77777777" w:rsidR="00596807" w:rsidRPr="003B76A7" w:rsidRDefault="00596807" w:rsidP="00E81BCF">
            <w:pPr>
              <w:spacing w:after="0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82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CF816" w14:textId="77777777" w:rsidR="00596807" w:rsidRPr="003B76A7" w:rsidRDefault="00596807" w:rsidP="00E81BCF">
            <w:pPr>
              <w:spacing w:after="0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3B76A7">
              <w:rPr>
                <w:rFonts w:eastAsia="SimSun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2854" w14:textId="77777777" w:rsidR="00596807" w:rsidRPr="003B76A7" w:rsidRDefault="00596807" w:rsidP="00E81BCF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3B76A7">
              <w:rPr>
                <w:rFonts w:eastAsia="DengXian"/>
                <w:sz w:val="18"/>
                <w:szCs w:val="18"/>
                <w:lang w:eastAsia="zh-CN"/>
              </w:rPr>
              <w:t>16</w:t>
            </w:r>
          </w:p>
        </w:tc>
      </w:tr>
      <w:tr w:rsidR="00596807" w:rsidRPr="003B76A7" w14:paraId="4A6D65DC" w14:textId="77777777" w:rsidTr="00E81BC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BA37D" w14:textId="77777777" w:rsidR="00596807" w:rsidRPr="003B76A7" w:rsidRDefault="00596807" w:rsidP="00E81BCF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BEEB8" w14:textId="77777777" w:rsidR="00596807" w:rsidRPr="003B76A7" w:rsidRDefault="0059680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 w:rsidRPr="003B76A7">
              <w:rPr>
                <w:rFonts w:eastAsia="SimSun"/>
                <w:sz w:val="18"/>
                <w:szCs w:val="18"/>
                <w:lang w:eastAsia="ko-KR"/>
              </w:rPr>
              <w:t>60, FR2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1C981" w14:textId="77777777" w:rsidR="00596807" w:rsidRPr="003B76A7" w:rsidRDefault="0059680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 w:rsidRPr="003B76A7">
              <w:rPr>
                <w:rFonts w:eastAsia="SimSun"/>
                <w:sz w:val="18"/>
                <w:szCs w:val="18"/>
                <w:lang w:eastAsia="ko-KR"/>
              </w:rPr>
              <w:t>64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C50B3" w14:textId="77777777" w:rsidR="00596807" w:rsidRPr="003B76A7" w:rsidRDefault="0059680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>
              <w:rPr>
                <w:rFonts w:eastAsia="SimSun"/>
                <w:sz w:val="18"/>
                <w:szCs w:val="18"/>
              </w:rPr>
              <w:t>64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0CB7A" w14:textId="77777777" w:rsidR="00596807" w:rsidRPr="003B76A7" w:rsidRDefault="0059680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 w:rsidRPr="003B76A7">
              <w:rPr>
                <w:rFonts w:eastAsia="SimSun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AE91A" w14:textId="77777777" w:rsidR="00596807" w:rsidRPr="003B76A7" w:rsidRDefault="00596807" w:rsidP="00E81BCF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3B76A7">
              <w:rPr>
                <w:rFonts w:eastAsia="DengXian" w:hint="eastAsia"/>
                <w:sz w:val="18"/>
                <w:szCs w:val="18"/>
                <w:lang w:eastAsia="zh-CN"/>
              </w:rPr>
              <w:t>3</w:t>
            </w:r>
            <w:r w:rsidRPr="003B76A7">
              <w:rPr>
                <w:rFonts w:eastAsia="DengXian"/>
                <w:sz w:val="18"/>
                <w:szCs w:val="18"/>
                <w:lang w:eastAsia="zh-CN"/>
              </w:rPr>
              <w:t>2</w:t>
            </w:r>
          </w:p>
        </w:tc>
      </w:tr>
      <w:tr w:rsidR="00596807" w:rsidRPr="003B76A7" w14:paraId="34A7FDA7" w14:textId="77777777" w:rsidTr="00E81BC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97379" w14:textId="77777777" w:rsidR="00596807" w:rsidRPr="003B76A7" w:rsidRDefault="00596807" w:rsidP="00E81BCF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FDEE5" w14:textId="77777777" w:rsidR="00596807" w:rsidRPr="003B76A7" w:rsidRDefault="00596807" w:rsidP="00E81BCF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6CD49" w14:textId="77777777" w:rsidR="00596807" w:rsidRPr="003B76A7" w:rsidRDefault="0059680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 w:rsidRPr="003B76A7">
              <w:rPr>
                <w:rFonts w:eastAsia="SimSun"/>
                <w:sz w:val="18"/>
                <w:szCs w:val="18"/>
                <w:lang w:eastAsia="ko-KR"/>
              </w:rPr>
              <w:t>132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E380B" w14:textId="77777777" w:rsidR="00596807" w:rsidRPr="003B76A7" w:rsidRDefault="0059680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>
              <w:rPr>
                <w:rFonts w:eastAsia="SimSun"/>
                <w:sz w:val="18"/>
                <w:szCs w:val="18"/>
              </w:rPr>
              <w:t>82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8E59F" w14:textId="77777777" w:rsidR="00596807" w:rsidRPr="003B76A7" w:rsidRDefault="0059680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 w:rsidRPr="003B76A7">
              <w:rPr>
                <w:rFonts w:eastAsia="SimSun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DE6B2" w14:textId="77777777" w:rsidR="00596807" w:rsidRPr="003B76A7" w:rsidRDefault="00596807" w:rsidP="00E81BCF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3B76A7">
              <w:rPr>
                <w:rFonts w:eastAsia="DengXian"/>
                <w:sz w:val="18"/>
                <w:szCs w:val="18"/>
                <w:lang w:eastAsia="zh-CN"/>
              </w:rPr>
              <w:t>16</w:t>
            </w:r>
          </w:p>
        </w:tc>
      </w:tr>
      <w:tr w:rsidR="00596807" w:rsidRPr="003B76A7" w14:paraId="05E0A572" w14:textId="77777777" w:rsidTr="00E81BC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AB1FB" w14:textId="77777777" w:rsidR="00596807" w:rsidRPr="003B76A7" w:rsidRDefault="00596807" w:rsidP="00E81BCF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ABA82" w14:textId="77777777" w:rsidR="00596807" w:rsidRPr="003B76A7" w:rsidRDefault="0059680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 w:rsidRPr="003B76A7">
              <w:rPr>
                <w:rFonts w:eastAsia="SimSun"/>
                <w:sz w:val="18"/>
                <w:szCs w:val="18"/>
                <w:lang w:eastAsia="ko-KR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1DC47" w14:textId="77777777" w:rsidR="00596807" w:rsidRPr="003B76A7" w:rsidRDefault="0059680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 w:rsidRPr="003B76A7">
              <w:rPr>
                <w:rFonts w:eastAsia="SimSun"/>
                <w:sz w:val="18"/>
                <w:szCs w:val="18"/>
                <w:lang w:eastAsia="ko-KR"/>
              </w:rPr>
              <w:t>64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C5B79" w14:textId="77777777" w:rsidR="00596807" w:rsidRPr="003B76A7" w:rsidRDefault="0059680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>
              <w:rPr>
                <w:rFonts w:eastAsia="SimSun"/>
                <w:sz w:val="18"/>
                <w:szCs w:val="18"/>
              </w:rPr>
              <w:t>65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DF5F6" w14:textId="77777777" w:rsidR="00596807" w:rsidRPr="003B76A7" w:rsidRDefault="0059680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 w:rsidRPr="003B76A7">
              <w:rPr>
                <w:rFonts w:eastAsia="SimSun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1E9BC" w14:textId="77777777" w:rsidR="00596807" w:rsidRPr="003B76A7" w:rsidRDefault="00596807" w:rsidP="00E81BCF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3B76A7">
              <w:rPr>
                <w:rFonts w:eastAsia="DengXian"/>
                <w:sz w:val="18"/>
                <w:szCs w:val="18"/>
                <w:lang w:eastAsia="zh-CN"/>
              </w:rPr>
              <w:t>16</w:t>
            </w:r>
          </w:p>
        </w:tc>
      </w:tr>
      <w:tr w:rsidR="00596807" w:rsidRPr="003B76A7" w14:paraId="0E06AE20" w14:textId="77777777" w:rsidTr="00E81BC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7B938" w14:textId="77777777" w:rsidR="00596807" w:rsidRPr="003B76A7" w:rsidRDefault="00596807" w:rsidP="00E81BCF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952A9" w14:textId="77777777" w:rsidR="00596807" w:rsidRPr="003B76A7" w:rsidRDefault="00596807" w:rsidP="00E81BCF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51BE0" w14:textId="77777777" w:rsidR="00596807" w:rsidRPr="003B76A7" w:rsidRDefault="0059680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 w:rsidRPr="003B76A7">
              <w:rPr>
                <w:rFonts w:eastAsia="SimSun"/>
                <w:sz w:val="18"/>
                <w:szCs w:val="18"/>
                <w:lang w:eastAsia="ko-KR"/>
              </w:rPr>
              <w:t>128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B2B3B" w14:textId="77777777" w:rsidR="00596807" w:rsidRPr="003B76A7" w:rsidRDefault="0059680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>
              <w:rPr>
                <w:rFonts w:eastAsia="SimSun"/>
                <w:sz w:val="18"/>
                <w:szCs w:val="18"/>
              </w:rPr>
              <w:t>82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63B86" w14:textId="77777777" w:rsidR="00596807" w:rsidRPr="003B76A7" w:rsidRDefault="0059680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 w:rsidRPr="003B76A7">
              <w:rPr>
                <w:rFonts w:eastAsia="SimSun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622EE" w14:textId="77777777" w:rsidR="00596807" w:rsidRPr="003B76A7" w:rsidRDefault="00596807" w:rsidP="00E81BCF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3B76A7">
              <w:rPr>
                <w:rFonts w:eastAsia="DengXian"/>
                <w:sz w:val="18"/>
                <w:szCs w:val="18"/>
                <w:lang w:eastAsia="zh-CN"/>
              </w:rPr>
              <w:t>8</w:t>
            </w:r>
          </w:p>
        </w:tc>
      </w:tr>
      <w:tr w:rsidR="00596807" w:rsidRPr="003B76A7" w14:paraId="376DD3E8" w14:textId="77777777" w:rsidTr="00E81BC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2CBCC" w14:textId="77777777" w:rsidR="00596807" w:rsidRPr="003B76A7" w:rsidRDefault="0059680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 w:rsidRPr="003B76A7">
              <w:rPr>
                <w:rFonts w:eastAsia="SimSun"/>
                <w:sz w:val="18"/>
                <w:szCs w:val="18"/>
                <w:lang w:eastAsia="ko-KR"/>
              </w:rPr>
              <w:t>PRS comb size</w:t>
            </w:r>
          </w:p>
        </w:tc>
        <w:tc>
          <w:tcPr>
            <w:tcW w:w="7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114F5" w14:textId="77777777" w:rsidR="00596807" w:rsidRPr="003B76A7" w:rsidRDefault="0059680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 w:rsidRPr="003B76A7">
              <w:rPr>
                <w:rFonts w:eastAsia="SimSun"/>
                <w:sz w:val="18"/>
                <w:szCs w:val="18"/>
                <w:lang w:eastAsia="ko-KR"/>
              </w:rPr>
              <w:t>4</w:t>
            </w:r>
          </w:p>
        </w:tc>
      </w:tr>
      <w:tr w:rsidR="00596807" w:rsidRPr="003B76A7" w14:paraId="158C6E3C" w14:textId="77777777" w:rsidTr="00E81BC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745CC" w14:textId="77777777" w:rsidR="00596807" w:rsidRPr="003B76A7" w:rsidRDefault="0059680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 w:rsidRPr="003B76A7">
              <w:rPr>
                <w:rFonts w:eastAsia="SimSun"/>
                <w:sz w:val="18"/>
                <w:szCs w:val="18"/>
                <w:lang w:eastAsia="ko-KR"/>
              </w:rPr>
              <w:t>PRS symbol size</w:t>
            </w:r>
          </w:p>
        </w:tc>
        <w:tc>
          <w:tcPr>
            <w:tcW w:w="7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D66C6" w14:textId="77777777" w:rsidR="00596807" w:rsidRPr="003B76A7" w:rsidRDefault="0059680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 w:rsidRPr="003B76A7">
              <w:rPr>
                <w:rFonts w:eastAsia="SimSun"/>
                <w:sz w:val="18"/>
                <w:szCs w:val="18"/>
                <w:lang w:eastAsia="ko-KR"/>
              </w:rPr>
              <w:t>4</w:t>
            </w:r>
          </w:p>
        </w:tc>
      </w:tr>
      <w:tr w:rsidR="00596807" w:rsidRPr="003B76A7" w14:paraId="286410DD" w14:textId="77777777" w:rsidTr="00E81BC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D9F08" w14:textId="77777777" w:rsidR="00596807" w:rsidRPr="003B76A7" w:rsidRDefault="0059680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 w:rsidRPr="003B76A7">
              <w:rPr>
                <w:rFonts w:eastAsia="SimSun"/>
                <w:sz w:val="18"/>
                <w:szCs w:val="18"/>
                <w:lang w:eastAsia="ko-KR"/>
              </w:rPr>
              <w:t>Number of samples</w:t>
            </w:r>
          </w:p>
        </w:tc>
        <w:tc>
          <w:tcPr>
            <w:tcW w:w="7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AC854" w14:textId="77777777" w:rsidR="00596807" w:rsidRPr="003B76A7" w:rsidRDefault="0059680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 w:rsidRPr="003B76A7">
              <w:rPr>
                <w:rFonts w:eastAsia="SimSun"/>
                <w:sz w:val="18"/>
                <w:szCs w:val="18"/>
                <w:lang w:eastAsia="zh-CN"/>
              </w:rPr>
              <w:t>2</w:t>
            </w:r>
            <w:r w:rsidRPr="003B76A7">
              <w:rPr>
                <w:rFonts w:eastAsia="SimSun" w:hint="eastAsia"/>
                <w:sz w:val="18"/>
                <w:szCs w:val="18"/>
                <w:lang w:eastAsia="zh-CN"/>
              </w:rPr>
              <w:t xml:space="preserve">, </w:t>
            </w:r>
            <w:r w:rsidRPr="003B76A7">
              <w:rPr>
                <w:rFonts w:eastAsia="SimSun"/>
                <w:sz w:val="18"/>
                <w:szCs w:val="18"/>
                <w:lang w:eastAsia="ko-KR"/>
              </w:rPr>
              <w:t>4</w:t>
            </w:r>
          </w:p>
        </w:tc>
      </w:tr>
      <w:tr w:rsidR="00596807" w:rsidRPr="003B76A7" w14:paraId="605A7919" w14:textId="77777777" w:rsidTr="00E81BC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7B9AA" w14:textId="77777777" w:rsidR="00596807" w:rsidRPr="003B76A7" w:rsidRDefault="0059680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 w:rsidRPr="003B76A7">
              <w:rPr>
                <w:rFonts w:eastAsia="Batang"/>
                <w:sz w:val="18"/>
                <w:szCs w:val="18"/>
                <w:lang w:eastAsia="ko-KR"/>
              </w:rPr>
              <w:t>PRS periodicity</w:t>
            </w:r>
          </w:p>
        </w:tc>
        <w:tc>
          <w:tcPr>
            <w:tcW w:w="7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A7E42" w14:textId="77777777" w:rsidR="00596807" w:rsidRPr="003B76A7" w:rsidRDefault="00596807" w:rsidP="00E81BCF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3B76A7">
              <w:rPr>
                <w:rFonts w:eastAsia="DengXian"/>
                <w:sz w:val="18"/>
                <w:szCs w:val="18"/>
                <w:lang w:eastAsia="zh-CN"/>
              </w:rPr>
              <w:t>40ms</w:t>
            </w:r>
            <w:r w:rsidRPr="003B76A7">
              <w:rPr>
                <w:rFonts w:eastAsia="DengXian" w:hint="eastAsia"/>
                <w:sz w:val="18"/>
                <w:szCs w:val="18"/>
                <w:lang w:eastAsia="zh-CN"/>
              </w:rPr>
              <w:t>, 200ms</w:t>
            </w:r>
          </w:p>
        </w:tc>
      </w:tr>
      <w:tr w:rsidR="00596807" w:rsidRPr="003B76A7" w14:paraId="088F49B1" w14:textId="77777777" w:rsidTr="00E81BC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4AD18" w14:textId="77777777" w:rsidR="00596807" w:rsidRPr="003B76A7" w:rsidRDefault="00596807" w:rsidP="00E81BCF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3B76A7">
              <w:rPr>
                <w:rFonts w:eastAsia="DengXian"/>
                <w:sz w:val="18"/>
                <w:szCs w:val="18"/>
                <w:lang w:eastAsia="zh-CN"/>
              </w:rPr>
              <w:t xml:space="preserve">TOA estimation </w:t>
            </w:r>
          </w:p>
        </w:tc>
        <w:tc>
          <w:tcPr>
            <w:tcW w:w="7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1329C" w14:textId="77777777" w:rsidR="00596807" w:rsidRPr="003B76A7" w:rsidRDefault="00596807" w:rsidP="00E81BCF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3B76A7">
              <w:rPr>
                <w:rFonts w:eastAsia="DengXian"/>
                <w:sz w:val="18"/>
                <w:szCs w:val="18"/>
                <w:lang w:eastAsia="zh-CN"/>
              </w:rPr>
              <w:t>Realistic</w:t>
            </w:r>
          </w:p>
        </w:tc>
      </w:tr>
      <w:tr w:rsidR="00596807" w:rsidRPr="006327F8" w14:paraId="66C161A4" w14:textId="77777777" w:rsidTr="00E81BC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AB58F" w14:textId="77777777" w:rsidR="00596807" w:rsidRPr="003B76A7" w:rsidRDefault="00596807" w:rsidP="00E81BCF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3B76A7">
              <w:rPr>
                <w:rFonts w:eastAsia="DengXian"/>
                <w:sz w:val="18"/>
                <w:szCs w:val="18"/>
                <w:lang w:eastAsia="zh-CN"/>
              </w:rPr>
              <w:t>Path #</w:t>
            </w:r>
          </w:p>
        </w:tc>
        <w:tc>
          <w:tcPr>
            <w:tcW w:w="7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419DF" w14:textId="77777777" w:rsidR="00596807" w:rsidRPr="006327F8" w:rsidRDefault="00596807" w:rsidP="00E81BCF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3B76A7">
              <w:rPr>
                <w:rFonts w:eastAsia="DengXian"/>
                <w:sz w:val="18"/>
                <w:szCs w:val="18"/>
                <w:lang w:eastAsia="zh-CN"/>
              </w:rPr>
              <w:t>First path</w:t>
            </w:r>
          </w:p>
        </w:tc>
      </w:tr>
    </w:tbl>
    <w:p w14:paraId="1E882443" w14:textId="77777777" w:rsidR="00596807" w:rsidRPr="00596807" w:rsidRDefault="00596807" w:rsidP="00596807"/>
    <w:p w14:paraId="49C2DF8E" w14:textId="77777777" w:rsidR="0061690C" w:rsidRDefault="0061690C">
      <w:pPr>
        <w:spacing w:after="0"/>
        <w:rPr>
          <w:rFonts w:ascii="Arial" w:hAnsi="Arial"/>
          <w:sz w:val="36"/>
          <w:lang w:val="en-US"/>
        </w:rPr>
      </w:pPr>
      <w:r>
        <w:rPr>
          <w:lang w:val="en-US"/>
        </w:rPr>
        <w:br w:type="page"/>
      </w:r>
    </w:p>
    <w:p w14:paraId="05109B46" w14:textId="21295587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lastRenderedPageBreak/>
        <w:t>Con</w:t>
      </w:r>
      <w:r w:rsidR="00F2107A">
        <w:rPr>
          <w:lang w:val="en-US"/>
        </w:rPr>
        <w:t>clusions</w:t>
      </w:r>
    </w:p>
    <w:p w14:paraId="709E190D" w14:textId="687B8E47" w:rsidR="0061690C" w:rsidRPr="0061690C" w:rsidRDefault="0061690C" w:rsidP="0061690C">
      <w:pPr>
        <w:rPr>
          <w:sz w:val="22"/>
          <w:szCs w:val="22"/>
          <w:u w:val="single"/>
          <w:lang w:val="en-US"/>
        </w:rPr>
      </w:pPr>
      <w:r w:rsidRPr="0061690C">
        <w:rPr>
          <w:sz w:val="22"/>
          <w:szCs w:val="22"/>
          <w:u w:val="single"/>
          <w:lang w:val="en-US"/>
        </w:rPr>
        <w:t xml:space="preserve">Proposals for </w:t>
      </w:r>
      <w:proofErr w:type="spellStart"/>
      <w:r w:rsidRPr="0061690C">
        <w:rPr>
          <w:sz w:val="22"/>
          <w:szCs w:val="22"/>
          <w:u w:val="single"/>
          <w:lang w:val="en-US"/>
        </w:rPr>
        <w:t>RedCap</w:t>
      </w:r>
      <w:proofErr w:type="spellEnd"/>
      <w:r w:rsidRPr="0061690C">
        <w:rPr>
          <w:sz w:val="22"/>
          <w:szCs w:val="22"/>
          <w:u w:val="single"/>
          <w:lang w:val="en-US"/>
        </w:rPr>
        <w:t xml:space="preserve"> positioning</w:t>
      </w:r>
    </w:p>
    <w:p w14:paraId="51F74FE7" w14:textId="77777777" w:rsidR="00920ACD" w:rsidRDefault="00920ACD" w:rsidP="00920ACD">
      <w:pPr>
        <w:spacing w:after="120"/>
        <w:rPr>
          <w:b/>
          <w:bCs/>
          <w:sz w:val="22"/>
          <w:szCs w:val="22"/>
        </w:rPr>
      </w:pPr>
      <w:r w:rsidRPr="007A495E">
        <w:rPr>
          <w:b/>
          <w:bCs/>
          <w:sz w:val="22"/>
          <w:szCs w:val="22"/>
        </w:rPr>
        <w:t xml:space="preserve">Proposal 1: </w:t>
      </w:r>
      <w:r>
        <w:rPr>
          <w:b/>
          <w:bCs/>
          <w:sz w:val="22"/>
          <w:szCs w:val="22"/>
        </w:rPr>
        <w:t xml:space="preserve">For PRS measurements with FH in RRC_IDLE and RRC_INACTIVE, a measurement sample is defined as a PRS measurement over multiple hops within a single time window of length up to 20 </w:t>
      </w:r>
      <w:proofErr w:type="spellStart"/>
      <w:r>
        <w:rPr>
          <w:b/>
          <w:bCs/>
          <w:sz w:val="22"/>
          <w:szCs w:val="22"/>
        </w:rPr>
        <w:t>ms</w:t>
      </w:r>
      <w:proofErr w:type="spellEnd"/>
      <w:r>
        <w:rPr>
          <w:b/>
          <w:bCs/>
          <w:sz w:val="22"/>
          <w:szCs w:val="22"/>
        </w:rPr>
        <w:t>.</w:t>
      </w:r>
    </w:p>
    <w:p w14:paraId="7B91FFE9" w14:textId="77777777" w:rsidR="00920ACD" w:rsidRDefault="00920ACD" w:rsidP="00920ACD">
      <w:pPr>
        <w:rPr>
          <w:b/>
          <w:bCs/>
          <w:sz w:val="22"/>
          <w:szCs w:val="22"/>
        </w:rPr>
      </w:pPr>
      <w:r w:rsidRPr="00DB7522">
        <w:rPr>
          <w:b/>
          <w:bCs/>
          <w:sz w:val="22"/>
          <w:szCs w:val="22"/>
          <w:lang w:eastAsia="ja-JP"/>
        </w:rPr>
        <w:t xml:space="preserve">Proposal 2: </w:t>
      </w:r>
      <w:r w:rsidRPr="00DB7522">
        <w:rPr>
          <w:b/>
          <w:bCs/>
          <w:sz w:val="22"/>
          <w:szCs w:val="22"/>
        </w:rPr>
        <w:t>For</w:t>
      </w:r>
      <w:r>
        <w:rPr>
          <w:b/>
          <w:bCs/>
          <w:sz w:val="22"/>
          <w:szCs w:val="22"/>
        </w:rPr>
        <w:t xml:space="preserve"> PRS measurements with FH in RRC_IDLE and RRC_INACTIVE, reuse the definition of applicable number of hops per slot in RRC_CONNECTED.</w:t>
      </w:r>
    </w:p>
    <w:p w14:paraId="2B139232" w14:textId="77777777" w:rsidR="00920ACD" w:rsidRDefault="00920ACD" w:rsidP="00920ACD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3: For PRS measurements with FH in RRC_IDLE and RRC_INACTIVE, define the number of hops within a single time window leveraging the definition for number of hops within a single MG occasion in RRC_CONNECTED.</w:t>
      </w:r>
    </w:p>
    <w:p w14:paraId="28DC4814" w14:textId="77777777" w:rsidR="00920ACD" w:rsidRPr="00721B60" w:rsidRDefault="00920ACD" w:rsidP="00920ACD">
      <w:pPr>
        <w:spacing w:after="1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4: For PRS measurements with FH in RRC_IDLE and RRC_INACTIVE, leverage the definition of the </w:t>
      </w:r>
      <w:r w:rsidRPr="009F11B8">
        <w:rPr>
          <w:b/>
          <w:bCs/>
          <w:sz w:val="22"/>
          <w:szCs w:val="22"/>
        </w:rPr>
        <w:t>minimum PRS BW expected to be measured with Rx hopping</w:t>
      </w:r>
      <w:r>
        <w:rPr>
          <w:b/>
          <w:bCs/>
          <w:sz w:val="22"/>
          <w:szCs w:val="22"/>
        </w:rPr>
        <w:t xml:space="preserve"> in RRC_CONNECTED with the following change:  </w:t>
      </w:r>
      <m:oMath>
        <m:sSub>
          <m:sSubPr>
            <m:ctrlPr>
              <w:rPr>
                <w:rFonts w:ascii="Cambria Math" w:hAnsi="Cambria Math"/>
                <w:b/>
                <w:bCs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</w:rPr>
              <m:t>hops</m:t>
            </m:r>
          </m:sub>
        </m:sSub>
      </m:oMath>
      <w:r w:rsidRPr="009F11B8">
        <w:rPr>
          <w:b/>
          <w:bCs/>
          <w:sz w:val="22"/>
          <w:szCs w:val="22"/>
        </w:rPr>
        <w:t xml:space="preserve"> is the number of Rx hops measured by the UE within a </w:t>
      </w:r>
      <w:r>
        <w:rPr>
          <w:b/>
          <w:bCs/>
          <w:sz w:val="22"/>
          <w:szCs w:val="22"/>
        </w:rPr>
        <w:t>single time window occasion</w:t>
      </w:r>
      <w:r w:rsidRPr="009F11B8">
        <w:rPr>
          <w:b/>
          <w:bCs/>
          <w:sz w:val="22"/>
          <w:szCs w:val="22"/>
        </w:rPr>
        <w:t>.</w:t>
      </w:r>
    </w:p>
    <w:p w14:paraId="01ADEAA1" w14:textId="77777777" w:rsidR="0061690C" w:rsidRPr="00DD3FD1" w:rsidRDefault="0061690C" w:rsidP="0061690C">
      <w:pPr>
        <w:spacing w:after="120"/>
        <w:rPr>
          <w:b/>
          <w:iCs/>
          <w:sz w:val="22"/>
          <w:szCs w:val="22"/>
          <w:lang w:eastAsia="ja-JP"/>
        </w:rPr>
      </w:pPr>
      <w:r w:rsidRPr="003B440F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5a</w:t>
      </w:r>
      <w:r w:rsidRPr="003B440F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For PRS measurements with FH in RRC_CONNECTED, t</w:t>
      </w:r>
      <w:r w:rsidRPr="003B440F">
        <w:rPr>
          <w:b/>
          <w:bCs/>
          <w:sz w:val="22"/>
          <w:szCs w:val="22"/>
        </w:rPr>
        <w:t xml:space="preserve">he measurement period requirement applies provided all PRS resources in a PFL have the same number of inter-slot repetitions within an MG instance and the same spacing between inter-slot repetitions. </w:t>
      </w:r>
      <w:r w:rsidRPr="003B440F">
        <w:rPr>
          <w:b/>
          <w:iCs/>
          <w:sz w:val="22"/>
          <w:szCs w:val="22"/>
          <w:lang w:eastAsia="ja-JP"/>
        </w:rPr>
        <w:t>If these conditions do not apply the measurement period can be longer.</w:t>
      </w:r>
    </w:p>
    <w:p w14:paraId="080EC3AF" w14:textId="77777777" w:rsidR="0061690C" w:rsidRPr="00DD3FD1" w:rsidRDefault="0061690C" w:rsidP="0061690C">
      <w:pPr>
        <w:spacing w:after="120"/>
        <w:rPr>
          <w:b/>
          <w:iCs/>
          <w:sz w:val="22"/>
          <w:szCs w:val="22"/>
          <w:lang w:eastAsia="ja-JP"/>
        </w:rPr>
      </w:pPr>
      <w:r w:rsidRPr="003B440F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5b</w:t>
      </w:r>
      <w:r w:rsidRPr="003B440F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For PRS measurements with FH in RRC_IDLE and RRC_INACTIVE, t</w:t>
      </w:r>
      <w:r w:rsidRPr="003B440F">
        <w:rPr>
          <w:b/>
          <w:bCs/>
          <w:sz w:val="22"/>
          <w:szCs w:val="22"/>
        </w:rPr>
        <w:t>he measurement period requirement with FH (multiple hops) applies provided all PRS resources in a PFL have the same number of inter-slot repetitions within a</w:t>
      </w:r>
      <w:r>
        <w:rPr>
          <w:b/>
          <w:bCs/>
          <w:sz w:val="22"/>
          <w:szCs w:val="22"/>
        </w:rPr>
        <w:t xml:space="preserve"> time window</w:t>
      </w:r>
      <w:r w:rsidRPr="003B440F">
        <w:rPr>
          <w:b/>
          <w:bCs/>
          <w:sz w:val="22"/>
          <w:szCs w:val="22"/>
        </w:rPr>
        <w:t xml:space="preserve"> instance and the same spacing between inter-slot repetitions. </w:t>
      </w:r>
      <w:r w:rsidRPr="003B440F">
        <w:rPr>
          <w:b/>
          <w:iCs/>
          <w:sz w:val="22"/>
          <w:szCs w:val="22"/>
          <w:lang w:eastAsia="ja-JP"/>
        </w:rPr>
        <w:t>If these conditions do not apply the measurement period can be longer.</w:t>
      </w:r>
    </w:p>
    <w:p w14:paraId="2C0DBC29" w14:textId="77777777" w:rsidR="00DC3DEF" w:rsidRPr="00B46896" w:rsidRDefault="00DC3DEF" w:rsidP="00DC3DEF">
      <w:pPr>
        <w:spacing w:after="120"/>
        <w:rPr>
          <w:b/>
          <w:bCs/>
          <w:sz w:val="22"/>
          <w:szCs w:val="22"/>
        </w:rPr>
      </w:pPr>
      <w:r w:rsidRPr="00B46896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6</w:t>
      </w:r>
      <w:r w:rsidRPr="00B46896">
        <w:rPr>
          <w:b/>
          <w:bCs/>
          <w:sz w:val="22"/>
          <w:szCs w:val="22"/>
        </w:rPr>
        <w:t xml:space="preserve">: If a </w:t>
      </w:r>
      <w:proofErr w:type="spellStart"/>
      <w:r w:rsidRPr="00B46896">
        <w:rPr>
          <w:b/>
          <w:bCs/>
          <w:sz w:val="22"/>
          <w:szCs w:val="22"/>
        </w:rPr>
        <w:t>RedCap</w:t>
      </w:r>
      <w:proofErr w:type="spellEnd"/>
      <w:r w:rsidRPr="00B46896">
        <w:rPr>
          <w:b/>
          <w:bCs/>
          <w:sz w:val="22"/>
          <w:szCs w:val="22"/>
        </w:rPr>
        <w:t xml:space="preserve"> UE reports PRS measurements with single Rx hop</w:t>
      </w:r>
      <w:r>
        <w:rPr>
          <w:b/>
          <w:bCs/>
          <w:sz w:val="22"/>
          <w:szCs w:val="22"/>
        </w:rPr>
        <w:t xml:space="preserve"> when Rx hopping is requested</w:t>
      </w:r>
      <w:r w:rsidRPr="00B46896">
        <w:rPr>
          <w:b/>
          <w:bCs/>
          <w:sz w:val="22"/>
          <w:szCs w:val="22"/>
        </w:rPr>
        <w:t>, the requirements for measurements without Rx hopping apply.</w:t>
      </w:r>
    </w:p>
    <w:p w14:paraId="77005939" w14:textId="15A01D4C" w:rsidR="00206347" w:rsidRPr="0061690C" w:rsidRDefault="00206347" w:rsidP="00206347">
      <w:pPr>
        <w:rPr>
          <w:sz w:val="22"/>
          <w:szCs w:val="22"/>
          <w:u w:val="single"/>
          <w:lang w:val="en-US"/>
        </w:rPr>
      </w:pPr>
      <w:r w:rsidRPr="0061690C">
        <w:rPr>
          <w:sz w:val="22"/>
          <w:szCs w:val="22"/>
          <w:u w:val="single"/>
          <w:lang w:val="en-US"/>
        </w:rPr>
        <w:t xml:space="preserve">Proposals for </w:t>
      </w:r>
      <w:r>
        <w:rPr>
          <w:sz w:val="22"/>
          <w:szCs w:val="22"/>
          <w:u w:val="single"/>
          <w:lang w:val="en-US"/>
        </w:rPr>
        <w:t>PRS/SRS BW aggregation</w:t>
      </w:r>
    </w:p>
    <w:p w14:paraId="37EBCBE8" w14:textId="77777777" w:rsidR="00206347" w:rsidRPr="00FB72A6" w:rsidRDefault="00206347" w:rsidP="00206347">
      <w:pPr>
        <w:spacing w:after="120"/>
        <w:rPr>
          <w:sz w:val="22"/>
          <w:szCs w:val="22"/>
          <w:lang w:eastAsia="zh-CN"/>
        </w:rPr>
      </w:pPr>
      <w:r w:rsidRPr="001F6722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7</w:t>
      </w:r>
      <w:r w:rsidRPr="001F6722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RAN4 to clarify in the specifications that requirements for PRS BW aggregation apply when the</w:t>
      </w:r>
      <w:r w:rsidRPr="001F6722">
        <w:rPr>
          <w:b/>
          <w:bCs/>
          <w:sz w:val="22"/>
          <w:szCs w:val="22"/>
        </w:rPr>
        <w:t xml:space="preserve"> spacing between </w:t>
      </w:r>
      <w:r>
        <w:rPr>
          <w:b/>
          <w:bCs/>
          <w:sz w:val="22"/>
          <w:szCs w:val="22"/>
        </w:rPr>
        <w:t xml:space="preserve">adjacent </w:t>
      </w:r>
      <w:r w:rsidRPr="001F6722">
        <w:rPr>
          <w:b/>
          <w:bCs/>
          <w:sz w:val="22"/>
          <w:szCs w:val="22"/>
        </w:rPr>
        <w:t xml:space="preserve">PFLs </w:t>
      </w:r>
      <w:r>
        <w:rPr>
          <w:b/>
          <w:bCs/>
          <w:sz w:val="22"/>
          <w:szCs w:val="22"/>
        </w:rPr>
        <w:t xml:space="preserve">in frequency does </w:t>
      </w:r>
      <w:r w:rsidRPr="001F6722">
        <w:rPr>
          <w:b/>
          <w:bCs/>
          <w:sz w:val="22"/>
          <w:szCs w:val="22"/>
        </w:rPr>
        <w:t>not exceed the nominal channel spacing for</w:t>
      </w:r>
      <w:r>
        <w:rPr>
          <w:b/>
          <w:bCs/>
          <w:sz w:val="22"/>
          <w:szCs w:val="22"/>
        </w:rPr>
        <w:t xml:space="preserve"> intra-band contiguous</w:t>
      </w:r>
      <w:r w:rsidRPr="001F6722">
        <w:rPr>
          <w:b/>
          <w:bCs/>
          <w:sz w:val="22"/>
          <w:szCs w:val="22"/>
        </w:rPr>
        <w:t xml:space="preserve"> CA defined in 38.101-1, clause 5.4A.1 for FR1 and in 38.101-2, clause 5.4A.1 for FR2</w:t>
      </w:r>
      <w:r>
        <w:rPr>
          <w:b/>
          <w:bCs/>
          <w:sz w:val="22"/>
          <w:szCs w:val="22"/>
        </w:rPr>
        <w:t>-1</w:t>
      </w:r>
      <w:r w:rsidRPr="001F6722">
        <w:rPr>
          <w:b/>
          <w:bCs/>
          <w:sz w:val="22"/>
          <w:szCs w:val="22"/>
        </w:rPr>
        <w:t>.</w:t>
      </w:r>
    </w:p>
    <w:p w14:paraId="52FE0C9D" w14:textId="77777777" w:rsidR="00206347" w:rsidRPr="009372AC" w:rsidRDefault="00206347" w:rsidP="00206347">
      <w:pPr>
        <w:rPr>
          <w:b/>
          <w:bCs/>
          <w:sz w:val="22"/>
          <w:szCs w:val="22"/>
        </w:rPr>
      </w:pPr>
      <w:r w:rsidRPr="009372AC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8</w:t>
      </w:r>
      <w:r w:rsidRPr="009372AC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Update the simulation assumptions for PRS BW aggregation to include the gap between adjacent intra-band contiguous PFLs.</w:t>
      </w:r>
    </w:p>
    <w:tbl>
      <w:tblPr>
        <w:tblStyle w:val="181"/>
        <w:tblW w:w="0" w:type="auto"/>
        <w:jc w:val="center"/>
        <w:tblLook w:val="04A0" w:firstRow="1" w:lastRow="0" w:firstColumn="1" w:lastColumn="0" w:noHBand="0" w:noVBand="1"/>
      </w:tblPr>
      <w:tblGrid>
        <w:gridCol w:w="2072"/>
        <w:gridCol w:w="1044"/>
        <w:gridCol w:w="872"/>
        <w:gridCol w:w="1763"/>
        <w:gridCol w:w="2084"/>
        <w:gridCol w:w="1523"/>
      </w:tblGrid>
      <w:tr w:rsidR="00206347" w:rsidRPr="003B76A7" w14:paraId="10BFBEA7" w14:textId="77777777" w:rsidTr="00E81BC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6BA40" w14:textId="77777777" w:rsidR="00206347" w:rsidRPr="003B76A7" w:rsidRDefault="00206347" w:rsidP="00E81BCF">
            <w:pPr>
              <w:spacing w:after="0"/>
              <w:jc w:val="center"/>
              <w:rPr>
                <w:rFonts w:eastAsia="SimSun"/>
                <w:b/>
                <w:sz w:val="18"/>
                <w:szCs w:val="18"/>
              </w:rPr>
            </w:pPr>
            <w:r w:rsidRPr="003B76A7">
              <w:rPr>
                <w:rFonts w:eastAsia="SimSun"/>
                <w:b/>
                <w:sz w:val="18"/>
                <w:szCs w:val="18"/>
                <w:lang w:eastAsia="ko-KR"/>
              </w:rPr>
              <w:t>Parameter</w:t>
            </w:r>
          </w:p>
        </w:tc>
        <w:tc>
          <w:tcPr>
            <w:tcW w:w="7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41394" w14:textId="77777777" w:rsidR="00206347" w:rsidRPr="003B76A7" w:rsidRDefault="00206347" w:rsidP="00E81BCF">
            <w:pPr>
              <w:spacing w:after="0"/>
              <w:jc w:val="center"/>
              <w:rPr>
                <w:rFonts w:eastAsia="SimSun"/>
                <w:b/>
                <w:sz w:val="18"/>
                <w:szCs w:val="18"/>
              </w:rPr>
            </w:pPr>
            <w:r w:rsidRPr="003B76A7">
              <w:rPr>
                <w:rFonts w:eastAsia="SimSun"/>
                <w:b/>
                <w:sz w:val="18"/>
                <w:szCs w:val="18"/>
                <w:lang w:eastAsia="ko-KR"/>
              </w:rPr>
              <w:t>Value</w:t>
            </w:r>
          </w:p>
        </w:tc>
      </w:tr>
      <w:tr w:rsidR="00206347" w:rsidRPr="003B76A7" w14:paraId="6DA04655" w14:textId="77777777" w:rsidTr="00E81BC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1D4C0" w14:textId="77777777" w:rsidR="00206347" w:rsidRPr="003B76A7" w:rsidRDefault="00206347" w:rsidP="00E81BCF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  <w:r w:rsidRPr="003B76A7">
              <w:rPr>
                <w:rFonts w:eastAsia="Malgun Gothic"/>
                <w:sz w:val="18"/>
                <w:szCs w:val="18"/>
                <w:lang w:eastAsia="zh-CN"/>
              </w:rPr>
              <w:t xml:space="preserve">SCS, RB </w:t>
            </w:r>
            <w:proofErr w:type="spellStart"/>
            <w:r w:rsidRPr="003B76A7">
              <w:rPr>
                <w:rFonts w:eastAsia="Malgun Gothic"/>
                <w:sz w:val="18"/>
                <w:szCs w:val="18"/>
                <w:lang w:eastAsia="zh-CN"/>
              </w:rPr>
              <w:t>num</w:t>
            </w:r>
            <w:proofErr w:type="spellEnd"/>
            <w:r w:rsidRPr="003B76A7">
              <w:rPr>
                <w:rFonts w:eastAsia="Malgun Gothic"/>
                <w:sz w:val="18"/>
                <w:szCs w:val="18"/>
                <w:lang w:eastAsia="zh-CN"/>
              </w:rPr>
              <w:t>, Repetition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B998D" w14:textId="77777777" w:rsidR="00206347" w:rsidRPr="003B76A7" w:rsidRDefault="00206347" w:rsidP="00E81BCF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  <w:r w:rsidRPr="003B76A7">
              <w:rPr>
                <w:rFonts w:eastAsia="SimSun"/>
                <w:b/>
                <w:sz w:val="18"/>
                <w:szCs w:val="18"/>
                <w:lang w:eastAsia="ko-KR"/>
              </w:rPr>
              <w:t>SCS 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E7ADB" w14:textId="77777777" w:rsidR="00206347" w:rsidRPr="003B76A7" w:rsidRDefault="00206347" w:rsidP="00E81BCF">
            <w:pPr>
              <w:spacing w:after="0"/>
              <w:jc w:val="center"/>
              <w:rPr>
                <w:rFonts w:eastAsia="SimSun"/>
                <w:b/>
                <w:sz w:val="18"/>
                <w:szCs w:val="18"/>
              </w:rPr>
            </w:pPr>
            <w:r w:rsidRPr="003B76A7">
              <w:rPr>
                <w:rFonts w:eastAsia="SimSun"/>
                <w:b/>
                <w:sz w:val="18"/>
                <w:szCs w:val="18"/>
                <w:lang w:eastAsia="ko-KR"/>
              </w:rPr>
              <w:t xml:space="preserve">RB </w:t>
            </w:r>
            <w:proofErr w:type="spellStart"/>
            <w:r w:rsidRPr="003B76A7">
              <w:rPr>
                <w:rFonts w:eastAsia="SimSun"/>
                <w:b/>
                <w:sz w:val="18"/>
                <w:szCs w:val="18"/>
                <w:lang w:eastAsia="ko-KR"/>
              </w:rPr>
              <w:t>num</w:t>
            </w:r>
            <w:proofErr w:type="spellEnd"/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C0C16" w14:textId="77777777" w:rsidR="00206347" w:rsidRPr="003B76A7" w:rsidRDefault="00206347" w:rsidP="00E81BCF">
            <w:pPr>
              <w:spacing w:after="0"/>
              <w:jc w:val="center"/>
              <w:rPr>
                <w:rFonts w:eastAsia="SimSun"/>
                <w:b/>
                <w:sz w:val="18"/>
                <w:szCs w:val="18"/>
              </w:rPr>
            </w:pPr>
            <w:r>
              <w:rPr>
                <w:rFonts w:eastAsia="SimSun"/>
                <w:b/>
                <w:sz w:val="18"/>
                <w:szCs w:val="18"/>
              </w:rPr>
              <w:t>Gap between PFLs (</w:t>
            </w:r>
            <w:proofErr w:type="spellStart"/>
            <w:r>
              <w:rPr>
                <w:rFonts w:eastAsia="SimSun"/>
                <w:b/>
                <w:sz w:val="18"/>
                <w:szCs w:val="18"/>
              </w:rPr>
              <w:t>num</w:t>
            </w:r>
            <w:proofErr w:type="spellEnd"/>
            <w:r>
              <w:rPr>
                <w:rFonts w:eastAsia="SimSun"/>
                <w:b/>
                <w:sz w:val="18"/>
                <w:szCs w:val="18"/>
              </w:rPr>
              <w:t xml:space="preserve"> subcarriers)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86A61" w14:textId="77777777" w:rsidR="00206347" w:rsidRPr="003B76A7" w:rsidRDefault="00206347" w:rsidP="00E81BCF">
            <w:pPr>
              <w:spacing w:after="0"/>
              <w:jc w:val="center"/>
              <w:rPr>
                <w:rFonts w:eastAsia="SimSun"/>
                <w:b/>
                <w:sz w:val="18"/>
                <w:szCs w:val="18"/>
              </w:rPr>
            </w:pPr>
            <w:r w:rsidRPr="003B76A7">
              <w:rPr>
                <w:rFonts w:eastAsia="SimSun"/>
                <w:b/>
                <w:sz w:val="18"/>
                <w:szCs w:val="18"/>
                <w:lang w:eastAsia="ko-KR"/>
              </w:rPr>
              <w:t>Repetition (Note)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5E289" w14:textId="77777777" w:rsidR="00206347" w:rsidRPr="003B76A7" w:rsidRDefault="00206347" w:rsidP="00E81BCF">
            <w:pPr>
              <w:spacing w:after="0"/>
              <w:jc w:val="center"/>
              <w:rPr>
                <w:rFonts w:eastAsia="DengXian"/>
                <w:b/>
                <w:sz w:val="18"/>
                <w:szCs w:val="18"/>
                <w:lang w:eastAsia="zh-CN"/>
              </w:rPr>
            </w:pPr>
            <w:r w:rsidRPr="003B76A7">
              <w:rPr>
                <w:rFonts w:eastAsia="DengXian"/>
                <w:b/>
                <w:sz w:val="18"/>
                <w:szCs w:val="18"/>
                <w:lang w:eastAsia="zh-CN"/>
              </w:rPr>
              <w:t xml:space="preserve">Sample rate (Tc) </w:t>
            </w:r>
          </w:p>
        </w:tc>
      </w:tr>
      <w:tr w:rsidR="00206347" w:rsidRPr="003B76A7" w14:paraId="781C73C8" w14:textId="77777777" w:rsidTr="00E81BC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71D4C" w14:textId="77777777" w:rsidR="00206347" w:rsidRPr="003B76A7" w:rsidRDefault="00206347" w:rsidP="00E81BCF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BAE2B" w14:textId="77777777" w:rsidR="00206347" w:rsidRPr="003B76A7" w:rsidRDefault="00206347" w:rsidP="00E81BCF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3B76A7">
              <w:rPr>
                <w:rFonts w:eastAsiaTheme="minorEastAsia" w:hint="eastAsia"/>
                <w:sz w:val="18"/>
                <w:szCs w:val="18"/>
                <w:lang w:eastAsia="zh-CN"/>
              </w:rPr>
              <w:t>1</w:t>
            </w:r>
            <w:r w:rsidRPr="003B76A7">
              <w:rPr>
                <w:rFonts w:eastAsiaTheme="minorEastAsia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5A559" w14:textId="77777777" w:rsidR="00206347" w:rsidRPr="003B76A7" w:rsidRDefault="0020634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 w:rsidRPr="003B76A7">
              <w:rPr>
                <w:rFonts w:eastAsia="SimSun"/>
                <w:sz w:val="18"/>
                <w:szCs w:val="18"/>
                <w:lang w:eastAsia="ko-KR"/>
              </w:rPr>
              <w:t>104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53F98" w14:textId="77777777" w:rsidR="00206347" w:rsidRPr="003B76A7" w:rsidRDefault="0020634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>
              <w:rPr>
                <w:rFonts w:eastAsia="SimSun"/>
                <w:sz w:val="18"/>
                <w:szCs w:val="18"/>
              </w:rPr>
              <w:t>84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57226" w14:textId="77777777" w:rsidR="00206347" w:rsidRPr="003B76A7" w:rsidRDefault="0020634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 w:rsidRPr="003B76A7">
              <w:rPr>
                <w:rFonts w:eastAsia="SimSun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90407" w14:textId="77777777" w:rsidR="00206347" w:rsidRPr="003B76A7" w:rsidRDefault="00206347" w:rsidP="00E81BCF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3B76A7">
              <w:rPr>
                <w:rFonts w:eastAsia="DengXian"/>
                <w:sz w:val="18"/>
                <w:szCs w:val="18"/>
                <w:lang w:eastAsia="zh-CN"/>
              </w:rPr>
              <w:t>64</w:t>
            </w:r>
          </w:p>
        </w:tc>
      </w:tr>
      <w:tr w:rsidR="00206347" w:rsidRPr="003B76A7" w14:paraId="0566C8AB" w14:textId="77777777" w:rsidTr="00E81BC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A794" w14:textId="77777777" w:rsidR="00206347" w:rsidRPr="003B76A7" w:rsidRDefault="00206347" w:rsidP="00E81BCF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3D691" w14:textId="77777777" w:rsidR="00206347" w:rsidRPr="003B76A7" w:rsidRDefault="0020634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 w:rsidRPr="003B76A7">
              <w:rPr>
                <w:rFonts w:eastAsia="SimSun"/>
                <w:sz w:val="18"/>
                <w:szCs w:val="18"/>
                <w:lang w:eastAsia="ko-KR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B77FB" w14:textId="77777777" w:rsidR="00206347" w:rsidRPr="003B76A7" w:rsidRDefault="0020634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 w:rsidRPr="003B76A7">
              <w:rPr>
                <w:rFonts w:eastAsia="SimSun"/>
                <w:sz w:val="18"/>
                <w:szCs w:val="18"/>
                <w:lang w:eastAsia="ko-KR"/>
              </w:rPr>
              <w:t>132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6A30B" w14:textId="77777777" w:rsidR="00206347" w:rsidRPr="003B76A7" w:rsidRDefault="0020634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>
              <w:rPr>
                <w:rFonts w:eastAsia="SimSun"/>
                <w:sz w:val="18"/>
                <w:szCs w:val="18"/>
              </w:rPr>
              <w:t>82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97BB8" w14:textId="77777777" w:rsidR="00206347" w:rsidRPr="003B76A7" w:rsidRDefault="0020634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 w:rsidRPr="003B76A7">
              <w:rPr>
                <w:rFonts w:eastAsia="SimSun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C0775" w14:textId="77777777" w:rsidR="00206347" w:rsidRPr="003B76A7" w:rsidRDefault="00206347" w:rsidP="00E81BCF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3B76A7">
              <w:rPr>
                <w:rFonts w:eastAsia="DengXian" w:hint="eastAsia"/>
                <w:sz w:val="18"/>
                <w:szCs w:val="18"/>
                <w:lang w:eastAsia="zh-CN"/>
              </w:rPr>
              <w:t>3</w:t>
            </w:r>
            <w:r w:rsidRPr="003B76A7">
              <w:rPr>
                <w:rFonts w:eastAsia="DengXian"/>
                <w:sz w:val="18"/>
                <w:szCs w:val="18"/>
                <w:lang w:eastAsia="zh-CN"/>
              </w:rPr>
              <w:t>2</w:t>
            </w:r>
          </w:p>
        </w:tc>
      </w:tr>
      <w:tr w:rsidR="00206347" w:rsidRPr="003B76A7" w14:paraId="55013309" w14:textId="77777777" w:rsidTr="00E81BC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D09F2" w14:textId="77777777" w:rsidR="00206347" w:rsidRPr="003B76A7" w:rsidRDefault="00206347" w:rsidP="00E81BCF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37C7C" w14:textId="77777777" w:rsidR="00206347" w:rsidRPr="003B76A7" w:rsidRDefault="00206347" w:rsidP="00E81BCF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B5F64" w14:textId="77777777" w:rsidR="00206347" w:rsidRPr="003B76A7" w:rsidRDefault="0020634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 w:rsidRPr="003B76A7">
              <w:rPr>
                <w:rFonts w:eastAsia="SimSun"/>
                <w:sz w:val="18"/>
                <w:szCs w:val="18"/>
                <w:lang w:eastAsia="ko-KR"/>
              </w:rPr>
              <w:t>272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7379B" w14:textId="77777777" w:rsidR="00206347" w:rsidRPr="003B76A7" w:rsidRDefault="0020634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>
              <w:rPr>
                <w:rFonts w:eastAsia="SimSun"/>
                <w:sz w:val="18"/>
                <w:szCs w:val="18"/>
              </w:rPr>
              <w:t>68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CE93B" w14:textId="77777777" w:rsidR="00206347" w:rsidRPr="003B76A7" w:rsidRDefault="0020634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 w:rsidRPr="003B76A7">
              <w:rPr>
                <w:rFonts w:eastAsia="SimSun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C77EA" w14:textId="77777777" w:rsidR="00206347" w:rsidRPr="003B76A7" w:rsidRDefault="00206347" w:rsidP="00E81BCF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3B76A7">
              <w:rPr>
                <w:rFonts w:eastAsia="DengXian"/>
                <w:sz w:val="18"/>
                <w:szCs w:val="18"/>
                <w:lang w:eastAsia="zh-CN"/>
              </w:rPr>
              <w:t>16</w:t>
            </w:r>
          </w:p>
        </w:tc>
      </w:tr>
      <w:tr w:rsidR="00206347" w:rsidRPr="003B76A7" w14:paraId="75FD21AC" w14:textId="77777777" w:rsidTr="00E81BC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FB0BF" w14:textId="77777777" w:rsidR="00206347" w:rsidRPr="003B76A7" w:rsidRDefault="00206347" w:rsidP="00E81BCF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C4603" w14:textId="77777777" w:rsidR="00206347" w:rsidRPr="003B76A7" w:rsidRDefault="0020634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 w:rsidRPr="003B76A7">
              <w:rPr>
                <w:rFonts w:eastAsia="SimSun"/>
                <w:sz w:val="18"/>
                <w:szCs w:val="18"/>
                <w:lang w:eastAsia="ko-KR"/>
              </w:rPr>
              <w:t>60, FR1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6A487" w14:textId="77777777" w:rsidR="00206347" w:rsidRPr="003B76A7" w:rsidRDefault="0020634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 w:rsidRPr="003B76A7">
              <w:rPr>
                <w:rFonts w:eastAsia="SimSun"/>
                <w:sz w:val="18"/>
                <w:szCs w:val="18"/>
                <w:lang w:eastAsia="ko-KR"/>
              </w:rPr>
              <w:t>64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294CE" w14:textId="77777777" w:rsidR="00206347" w:rsidRPr="003B76A7" w:rsidRDefault="0020634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>
              <w:rPr>
                <w:rFonts w:eastAsia="SimSun"/>
                <w:sz w:val="18"/>
                <w:szCs w:val="18"/>
              </w:rPr>
              <w:t>65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35A70" w14:textId="77777777" w:rsidR="00206347" w:rsidRPr="003B76A7" w:rsidRDefault="0020634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 w:rsidRPr="003B76A7">
              <w:rPr>
                <w:rFonts w:eastAsia="SimSun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125A0" w14:textId="77777777" w:rsidR="00206347" w:rsidRPr="003B76A7" w:rsidRDefault="00206347" w:rsidP="00E81BCF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3B76A7">
              <w:rPr>
                <w:rFonts w:eastAsia="DengXian" w:hint="eastAsia"/>
                <w:sz w:val="18"/>
                <w:szCs w:val="18"/>
                <w:lang w:eastAsia="zh-CN"/>
              </w:rPr>
              <w:t>3</w:t>
            </w:r>
            <w:r w:rsidRPr="003B76A7">
              <w:rPr>
                <w:rFonts w:eastAsia="DengXian"/>
                <w:sz w:val="18"/>
                <w:szCs w:val="18"/>
                <w:lang w:eastAsia="zh-CN"/>
              </w:rPr>
              <w:t>2</w:t>
            </w:r>
          </w:p>
        </w:tc>
      </w:tr>
      <w:tr w:rsidR="00206347" w:rsidRPr="003B76A7" w14:paraId="794F85D6" w14:textId="77777777" w:rsidTr="00E81BC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B425" w14:textId="77777777" w:rsidR="00206347" w:rsidRPr="003B76A7" w:rsidRDefault="00206347" w:rsidP="00E81BCF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8937B" w14:textId="77777777" w:rsidR="00206347" w:rsidRPr="003B76A7" w:rsidRDefault="00206347" w:rsidP="00E81BCF">
            <w:pPr>
              <w:spacing w:after="0"/>
              <w:jc w:val="center"/>
              <w:rPr>
                <w:rFonts w:eastAsia="SimSun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EBDAF" w14:textId="77777777" w:rsidR="00206347" w:rsidRPr="003B76A7" w:rsidRDefault="00206347" w:rsidP="00E81BCF">
            <w:pPr>
              <w:spacing w:after="0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3B76A7">
              <w:rPr>
                <w:rFonts w:eastAsia="SimSun" w:hint="eastAsia"/>
                <w:sz w:val="18"/>
                <w:szCs w:val="18"/>
                <w:lang w:eastAsia="zh-CN"/>
              </w:rPr>
              <w:t>1</w:t>
            </w:r>
            <w:r w:rsidRPr="003B76A7">
              <w:rPr>
                <w:rFonts w:eastAsia="SimSun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FC0E9" w14:textId="77777777" w:rsidR="00206347" w:rsidRPr="003B76A7" w:rsidRDefault="00206347" w:rsidP="00E81BCF">
            <w:pPr>
              <w:spacing w:after="0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t>82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8786D" w14:textId="77777777" w:rsidR="00206347" w:rsidRPr="003B76A7" w:rsidRDefault="00206347" w:rsidP="00E81BCF">
            <w:pPr>
              <w:spacing w:after="0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3B76A7">
              <w:rPr>
                <w:rFonts w:eastAsia="SimSun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8F8A" w14:textId="77777777" w:rsidR="00206347" w:rsidRPr="003B76A7" w:rsidRDefault="00206347" w:rsidP="00E81BCF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3B76A7">
              <w:rPr>
                <w:rFonts w:eastAsia="DengXian"/>
                <w:sz w:val="18"/>
                <w:szCs w:val="18"/>
                <w:lang w:eastAsia="zh-CN"/>
              </w:rPr>
              <w:t>16</w:t>
            </w:r>
          </w:p>
        </w:tc>
      </w:tr>
      <w:tr w:rsidR="00206347" w:rsidRPr="003B76A7" w14:paraId="43A5AD10" w14:textId="77777777" w:rsidTr="00E81BC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E5860" w14:textId="77777777" w:rsidR="00206347" w:rsidRPr="003B76A7" w:rsidRDefault="00206347" w:rsidP="00E81BCF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161F8" w14:textId="77777777" w:rsidR="00206347" w:rsidRPr="003B76A7" w:rsidRDefault="0020634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 w:rsidRPr="003B76A7">
              <w:rPr>
                <w:rFonts w:eastAsia="SimSun"/>
                <w:sz w:val="18"/>
                <w:szCs w:val="18"/>
                <w:lang w:eastAsia="ko-KR"/>
              </w:rPr>
              <w:t>60, FR2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8541D" w14:textId="77777777" w:rsidR="00206347" w:rsidRPr="003B76A7" w:rsidRDefault="0020634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 w:rsidRPr="003B76A7">
              <w:rPr>
                <w:rFonts w:eastAsia="SimSun"/>
                <w:sz w:val="18"/>
                <w:szCs w:val="18"/>
                <w:lang w:eastAsia="ko-KR"/>
              </w:rPr>
              <w:t>64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FC163" w14:textId="77777777" w:rsidR="00206347" w:rsidRPr="003B76A7" w:rsidRDefault="0020634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>
              <w:rPr>
                <w:rFonts w:eastAsia="SimSun"/>
                <w:sz w:val="18"/>
                <w:szCs w:val="18"/>
              </w:rPr>
              <w:t>64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ADFB0" w14:textId="77777777" w:rsidR="00206347" w:rsidRPr="003B76A7" w:rsidRDefault="0020634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 w:rsidRPr="003B76A7">
              <w:rPr>
                <w:rFonts w:eastAsia="SimSun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42BEC" w14:textId="77777777" w:rsidR="00206347" w:rsidRPr="003B76A7" w:rsidRDefault="00206347" w:rsidP="00E81BCF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3B76A7">
              <w:rPr>
                <w:rFonts w:eastAsia="DengXian" w:hint="eastAsia"/>
                <w:sz w:val="18"/>
                <w:szCs w:val="18"/>
                <w:lang w:eastAsia="zh-CN"/>
              </w:rPr>
              <w:t>3</w:t>
            </w:r>
            <w:r w:rsidRPr="003B76A7">
              <w:rPr>
                <w:rFonts w:eastAsia="DengXian"/>
                <w:sz w:val="18"/>
                <w:szCs w:val="18"/>
                <w:lang w:eastAsia="zh-CN"/>
              </w:rPr>
              <w:t>2</w:t>
            </w:r>
          </w:p>
        </w:tc>
      </w:tr>
      <w:tr w:rsidR="00206347" w:rsidRPr="003B76A7" w14:paraId="4AF82958" w14:textId="77777777" w:rsidTr="00E81BC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D1EB9" w14:textId="77777777" w:rsidR="00206347" w:rsidRPr="003B76A7" w:rsidRDefault="00206347" w:rsidP="00E81BCF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07CDE" w14:textId="77777777" w:rsidR="00206347" w:rsidRPr="003B76A7" w:rsidRDefault="00206347" w:rsidP="00E81BCF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32C6F" w14:textId="77777777" w:rsidR="00206347" w:rsidRPr="003B76A7" w:rsidRDefault="0020634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 w:rsidRPr="003B76A7">
              <w:rPr>
                <w:rFonts w:eastAsia="SimSun"/>
                <w:sz w:val="18"/>
                <w:szCs w:val="18"/>
                <w:lang w:eastAsia="ko-KR"/>
              </w:rPr>
              <w:t>132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C8BB8" w14:textId="77777777" w:rsidR="00206347" w:rsidRPr="003B76A7" w:rsidRDefault="0020634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>
              <w:rPr>
                <w:rFonts w:eastAsia="SimSun"/>
                <w:sz w:val="18"/>
                <w:szCs w:val="18"/>
              </w:rPr>
              <w:t>82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8F32D" w14:textId="77777777" w:rsidR="00206347" w:rsidRPr="003B76A7" w:rsidRDefault="0020634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 w:rsidRPr="003B76A7">
              <w:rPr>
                <w:rFonts w:eastAsia="SimSun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5DD50" w14:textId="77777777" w:rsidR="00206347" w:rsidRPr="003B76A7" w:rsidRDefault="00206347" w:rsidP="00E81BCF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3B76A7">
              <w:rPr>
                <w:rFonts w:eastAsia="DengXian"/>
                <w:sz w:val="18"/>
                <w:szCs w:val="18"/>
                <w:lang w:eastAsia="zh-CN"/>
              </w:rPr>
              <w:t>16</w:t>
            </w:r>
          </w:p>
        </w:tc>
      </w:tr>
      <w:tr w:rsidR="00206347" w:rsidRPr="003B76A7" w14:paraId="7CF2D125" w14:textId="77777777" w:rsidTr="00E81BC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6E24C" w14:textId="77777777" w:rsidR="00206347" w:rsidRPr="003B76A7" w:rsidRDefault="00206347" w:rsidP="00E81BCF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44277" w14:textId="77777777" w:rsidR="00206347" w:rsidRPr="003B76A7" w:rsidRDefault="0020634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 w:rsidRPr="003B76A7">
              <w:rPr>
                <w:rFonts w:eastAsia="SimSun"/>
                <w:sz w:val="18"/>
                <w:szCs w:val="18"/>
                <w:lang w:eastAsia="ko-KR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6CCA9" w14:textId="77777777" w:rsidR="00206347" w:rsidRPr="003B76A7" w:rsidRDefault="0020634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 w:rsidRPr="003B76A7">
              <w:rPr>
                <w:rFonts w:eastAsia="SimSun"/>
                <w:sz w:val="18"/>
                <w:szCs w:val="18"/>
                <w:lang w:eastAsia="ko-KR"/>
              </w:rPr>
              <w:t>64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64BEF" w14:textId="77777777" w:rsidR="00206347" w:rsidRPr="003B76A7" w:rsidRDefault="0020634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>
              <w:rPr>
                <w:rFonts w:eastAsia="SimSun"/>
                <w:sz w:val="18"/>
                <w:szCs w:val="18"/>
              </w:rPr>
              <w:t>65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BCFCF" w14:textId="77777777" w:rsidR="00206347" w:rsidRPr="003B76A7" w:rsidRDefault="0020634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 w:rsidRPr="003B76A7">
              <w:rPr>
                <w:rFonts w:eastAsia="SimSun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03D0C" w14:textId="77777777" w:rsidR="00206347" w:rsidRPr="003B76A7" w:rsidRDefault="00206347" w:rsidP="00E81BCF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3B76A7">
              <w:rPr>
                <w:rFonts w:eastAsia="DengXian"/>
                <w:sz w:val="18"/>
                <w:szCs w:val="18"/>
                <w:lang w:eastAsia="zh-CN"/>
              </w:rPr>
              <w:t>16</w:t>
            </w:r>
          </w:p>
        </w:tc>
      </w:tr>
      <w:tr w:rsidR="00206347" w:rsidRPr="003B76A7" w14:paraId="60C28409" w14:textId="77777777" w:rsidTr="00E81BC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E65D7" w14:textId="77777777" w:rsidR="00206347" w:rsidRPr="003B76A7" w:rsidRDefault="00206347" w:rsidP="00E81BCF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5A412" w14:textId="77777777" w:rsidR="00206347" w:rsidRPr="003B76A7" w:rsidRDefault="00206347" w:rsidP="00E81BCF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444DD" w14:textId="77777777" w:rsidR="00206347" w:rsidRPr="003B76A7" w:rsidRDefault="0020634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 w:rsidRPr="003B76A7">
              <w:rPr>
                <w:rFonts w:eastAsia="SimSun"/>
                <w:sz w:val="18"/>
                <w:szCs w:val="18"/>
                <w:lang w:eastAsia="ko-KR"/>
              </w:rPr>
              <w:t>128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2DC14" w14:textId="77777777" w:rsidR="00206347" w:rsidRPr="003B76A7" w:rsidRDefault="0020634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>
              <w:rPr>
                <w:rFonts w:eastAsia="SimSun"/>
                <w:sz w:val="18"/>
                <w:szCs w:val="18"/>
              </w:rPr>
              <w:t>82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1C69A" w14:textId="77777777" w:rsidR="00206347" w:rsidRPr="003B76A7" w:rsidRDefault="0020634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 w:rsidRPr="003B76A7">
              <w:rPr>
                <w:rFonts w:eastAsia="SimSun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CEBE5" w14:textId="77777777" w:rsidR="00206347" w:rsidRPr="003B76A7" w:rsidRDefault="00206347" w:rsidP="00E81BCF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3B76A7">
              <w:rPr>
                <w:rFonts w:eastAsia="DengXian"/>
                <w:sz w:val="18"/>
                <w:szCs w:val="18"/>
                <w:lang w:eastAsia="zh-CN"/>
              </w:rPr>
              <w:t>8</w:t>
            </w:r>
          </w:p>
        </w:tc>
      </w:tr>
      <w:tr w:rsidR="00206347" w:rsidRPr="003B76A7" w14:paraId="528F1D89" w14:textId="77777777" w:rsidTr="00E81BC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030ED" w14:textId="77777777" w:rsidR="00206347" w:rsidRPr="003B76A7" w:rsidRDefault="0020634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 w:rsidRPr="003B76A7">
              <w:rPr>
                <w:rFonts w:eastAsia="SimSun"/>
                <w:sz w:val="18"/>
                <w:szCs w:val="18"/>
                <w:lang w:eastAsia="ko-KR"/>
              </w:rPr>
              <w:t>PRS comb size</w:t>
            </w:r>
          </w:p>
        </w:tc>
        <w:tc>
          <w:tcPr>
            <w:tcW w:w="7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1BDE8" w14:textId="77777777" w:rsidR="00206347" w:rsidRPr="003B76A7" w:rsidRDefault="0020634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 w:rsidRPr="003B76A7">
              <w:rPr>
                <w:rFonts w:eastAsia="SimSun"/>
                <w:sz w:val="18"/>
                <w:szCs w:val="18"/>
                <w:lang w:eastAsia="ko-KR"/>
              </w:rPr>
              <w:t>4</w:t>
            </w:r>
          </w:p>
        </w:tc>
      </w:tr>
      <w:tr w:rsidR="00206347" w:rsidRPr="003B76A7" w14:paraId="4EA4F6AB" w14:textId="77777777" w:rsidTr="00E81BC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CE9B5" w14:textId="77777777" w:rsidR="00206347" w:rsidRPr="003B76A7" w:rsidRDefault="0020634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 w:rsidRPr="003B76A7">
              <w:rPr>
                <w:rFonts w:eastAsia="SimSun"/>
                <w:sz w:val="18"/>
                <w:szCs w:val="18"/>
                <w:lang w:eastAsia="ko-KR"/>
              </w:rPr>
              <w:t>PRS symbol size</w:t>
            </w:r>
          </w:p>
        </w:tc>
        <w:tc>
          <w:tcPr>
            <w:tcW w:w="7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EB5E6" w14:textId="77777777" w:rsidR="00206347" w:rsidRPr="003B76A7" w:rsidRDefault="0020634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 w:rsidRPr="003B76A7">
              <w:rPr>
                <w:rFonts w:eastAsia="SimSun"/>
                <w:sz w:val="18"/>
                <w:szCs w:val="18"/>
                <w:lang w:eastAsia="ko-KR"/>
              </w:rPr>
              <w:t>4</w:t>
            </w:r>
          </w:p>
        </w:tc>
      </w:tr>
      <w:tr w:rsidR="00206347" w:rsidRPr="003B76A7" w14:paraId="76B8948C" w14:textId="77777777" w:rsidTr="00E81BC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7EE37" w14:textId="77777777" w:rsidR="00206347" w:rsidRPr="003B76A7" w:rsidRDefault="0020634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 w:rsidRPr="003B76A7">
              <w:rPr>
                <w:rFonts w:eastAsia="SimSun"/>
                <w:sz w:val="18"/>
                <w:szCs w:val="18"/>
                <w:lang w:eastAsia="ko-KR"/>
              </w:rPr>
              <w:t>Number of samples</w:t>
            </w:r>
          </w:p>
        </w:tc>
        <w:tc>
          <w:tcPr>
            <w:tcW w:w="7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A83A1" w14:textId="77777777" w:rsidR="00206347" w:rsidRPr="003B76A7" w:rsidRDefault="0020634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 w:rsidRPr="003B76A7">
              <w:rPr>
                <w:rFonts w:eastAsia="SimSun"/>
                <w:sz w:val="18"/>
                <w:szCs w:val="18"/>
                <w:lang w:eastAsia="zh-CN"/>
              </w:rPr>
              <w:t>2</w:t>
            </w:r>
            <w:r w:rsidRPr="003B76A7">
              <w:rPr>
                <w:rFonts w:eastAsia="SimSun" w:hint="eastAsia"/>
                <w:sz w:val="18"/>
                <w:szCs w:val="18"/>
                <w:lang w:eastAsia="zh-CN"/>
              </w:rPr>
              <w:t xml:space="preserve">, </w:t>
            </w:r>
            <w:r w:rsidRPr="003B76A7">
              <w:rPr>
                <w:rFonts w:eastAsia="SimSun"/>
                <w:sz w:val="18"/>
                <w:szCs w:val="18"/>
                <w:lang w:eastAsia="ko-KR"/>
              </w:rPr>
              <w:t>4</w:t>
            </w:r>
          </w:p>
        </w:tc>
      </w:tr>
      <w:tr w:rsidR="00206347" w:rsidRPr="003B76A7" w14:paraId="1F620AD5" w14:textId="77777777" w:rsidTr="00E81BC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7AFA1" w14:textId="77777777" w:rsidR="00206347" w:rsidRPr="003B76A7" w:rsidRDefault="00206347" w:rsidP="00E81BCF">
            <w:pPr>
              <w:spacing w:after="0"/>
              <w:jc w:val="center"/>
              <w:rPr>
                <w:rFonts w:eastAsia="SimSun"/>
                <w:sz w:val="18"/>
                <w:szCs w:val="18"/>
              </w:rPr>
            </w:pPr>
            <w:r w:rsidRPr="003B76A7">
              <w:rPr>
                <w:rFonts w:eastAsia="Batang"/>
                <w:sz w:val="18"/>
                <w:szCs w:val="18"/>
                <w:lang w:eastAsia="ko-KR"/>
              </w:rPr>
              <w:t>PRS periodicity</w:t>
            </w:r>
          </w:p>
        </w:tc>
        <w:tc>
          <w:tcPr>
            <w:tcW w:w="7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97533" w14:textId="77777777" w:rsidR="00206347" w:rsidRPr="003B76A7" w:rsidRDefault="00206347" w:rsidP="00E81BCF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3B76A7">
              <w:rPr>
                <w:rFonts w:eastAsia="DengXian"/>
                <w:sz w:val="18"/>
                <w:szCs w:val="18"/>
                <w:lang w:eastAsia="zh-CN"/>
              </w:rPr>
              <w:t>40ms</w:t>
            </w:r>
            <w:r w:rsidRPr="003B76A7">
              <w:rPr>
                <w:rFonts w:eastAsia="DengXian" w:hint="eastAsia"/>
                <w:sz w:val="18"/>
                <w:szCs w:val="18"/>
                <w:lang w:eastAsia="zh-CN"/>
              </w:rPr>
              <w:t>, 200ms</w:t>
            </w:r>
          </w:p>
        </w:tc>
      </w:tr>
      <w:tr w:rsidR="00206347" w:rsidRPr="003B76A7" w14:paraId="5DAE9775" w14:textId="77777777" w:rsidTr="00E81BC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65709" w14:textId="77777777" w:rsidR="00206347" w:rsidRPr="003B76A7" w:rsidRDefault="00206347" w:rsidP="00E81BCF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3B76A7">
              <w:rPr>
                <w:rFonts w:eastAsia="DengXian"/>
                <w:sz w:val="18"/>
                <w:szCs w:val="18"/>
                <w:lang w:eastAsia="zh-CN"/>
              </w:rPr>
              <w:t xml:space="preserve">TOA estimation </w:t>
            </w:r>
          </w:p>
        </w:tc>
        <w:tc>
          <w:tcPr>
            <w:tcW w:w="7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5BCF4" w14:textId="77777777" w:rsidR="00206347" w:rsidRPr="003B76A7" w:rsidRDefault="00206347" w:rsidP="00E81BCF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3B76A7">
              <w:rPr>
                <w:rFonts w:eastAsia="DengXian"/>
                <w:sz w:val="18"/>
                <w:szCs w:val="18"/>
                <w:lang w:eastAsia="zh-CN"/>
              </w:rPr>
              <w:t>Realistic</w:t>
            </w:r>
          </w:p>
        </w:tc>
      </w:tr>
      <w:tr w:rsidR="00206347" w:rsidRPr="006327F8" w14:paraId="7F1E300E" w14:textId="77777777" w:rsidTr="00E81BC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553E6" w14:textId="77777777" w:rsidR="00206347" w:rsidRPr="003B76A7" w:rsidRDefault="00206347" w:rsidP="00E81BCF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3B76A7">
              <w:rPr>
                <w:rFonts w:eastAsia="DengXian"/>
                <w:sz w:val="18"/>
                <w:szCs w:val="18"/>
                <w:lang w:eastAsia="zh-CN"/>
              </w:rPr>
              <w:t>Path #</w:t>
            </w:r>
          </w:p>
        </w:tc>
        <w:tc>
          <w:tcPr>
            <w:tcW w:w="7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063B7" w14:textId="77777777" w:rsidR="00206347" w:rsidRPr="006327F8" w:rsidRDefault="00206347" w:rsidP="00E81BCF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3B76A7">
              <w:rPr>
                <w:rFonts w:eastAsia="DengXian"/>
                <w:sz w:val="18"/>
                <w:szCs w:val="18"/>
                <w:lang w:eastAsia="zh-CN"/>
              </w:rPr>
              <w:t>First path</w:t>
            </w:r>
          </w:p>
        </w:tc>
      </w:tr>
    </w:tbl>
    <w:p w14:paraId="31095638" w14:textId="4A6C7097" w:rsidR="00720C19" w:rsidRPr="00720C19" w:rsidRDefault="00797CE5" w:rsidP="00720C19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lastRenderedPageBreak/>
        <w:t>References</w:t>
      </w:r>
    </w:p>
    <w:p w14:paraId="348FD397" w14:textId="77777777" w:rsidR="00372123" w:rsidRPr="0010041D" w:rsidRDefault="00372123" w:rsidP="00372123">
      <w:pPr>
        <w:tabs>
          <w:tab w:val="left" w:pos="1985"/>
        </w:tabs>
        <w:spacing w:after="120"/>
        <w:ind w:left="720" w:hanging="720"/>
        <w:rPr>
          <w:rFonts w:ascii="Arial" w:hAnsi="Arial" w:cs="Arial"/>
          <w:sz w:val="22"/>
          <w:szCs w:val="22"/>
        </w:rPr>
      </w:pPr>
      <w:r w:rsidRPr="005860D2">
        <w:rPr>
          <w:sz w:val="22"/>
          <w:szCs w:val="22"/>
          <w:lang w:val="en-US"/>
        </w:rPr>
        <w:t>[1] R4-2</w:t>
      </w:r>
      <w:r>
        <w:rPr>
          <w:sz w:val="22"/>
          <w:szCs w:val="22"/>
          <w:lang w:val="en-US"/>
        </w:rPr>
        <w:t>403529</w:t>
      </w:r>
      <w:r w:rsidRPr="005860D2">
        <w:rPr>
          <w:sz w:val="22"/>
          <w:szCs w:val="22"/>
          <w:lang w:val="en-US"/>
        </w:rPr>
        <w:t xml:space="preserve">, </w:t>
      </w:r>
      <w:r w:rsidRPr="002D3B25">
        <w:rPr>
          <w:sz w:val="22"/>
          <w:szCs w:val="22"/>
          <w:u w:val="single"/>
          <w:lang w:val="en-US"/>
        </w:rPr>
        <w:t xml:space="preserve">WF on R18 NR positioning – </w:t>
      </w:r>
      <w:proofErr w:type="spellStart"/>
      <w:r w:rsidRPr="002D3B25">
        <w:rPr>
          <w:sz w:val="22"/>
          <w:szCs w:val="22"/>
          <w:u w:val="single"/>
          <w:lang w:val="en-US"/>
        </w:rPr>
        <w:t>RedCap</w:t>
      </w:r>
      <w:proofErr w:type="spellEnd"/>
      <w:r w:rsidRPr="002D3B25">
        <w:rPr>
          <w:sz w:val="22"/>
          <w:szCs w:val="22"/>
          <w:u w:val="single"/>
          <w:lang w:val="en-US"/>
        </w:rPr>
        <w:t xml:space="preserve"> positioning and </w:t>
      </w:r>
      <w:r>
        <w:rPr>
          <w:sz w:val="22"/>
          <w:szCs w:val="22"/>
          <w:u w:val="single"/>
          <w:lang w:val="en-US"/>
        </w:rPr>
        <w:t>bandwidth</w:t>
      </w:r>
      <w:r w:rsidRPr="002D3B25">
        <w:rPr>
          <w:sz w:val="22"/>
          <w:szCs w:val="22"/>
          <w:u w:val="single"/>
          <w:lang w:val="en-US"/>
        </w:rPr>
        <w:t xml:space="preserve"> aggregation</w:t>
      </w:r>
      <w:r>
        <w:rPr>
          <w:sz w:val="22"/>
          <w:szCs w:val="22"/>
          <w:u w:val="single"/>
          <w:lang w:val="en-US"/>
        </w:rPr>
        <w:t xml:space="preserve"> for positioning measurements</w:t>
      </w:r>
      <w:r w:rsidRPr="005860D2">
        <w:rPr>
          <w:sz w:val="22"/>
          <w:szCs w:val="22"/>
          <w:lang w:val="en-US"/>
        </w:rPr>
        <w:t>,</w:t>
      </w:r>
      <w:r>
        <w:rPr>
          <w:sz w:val="22"/>
          <w:szCs w:val="22"/>
          <w:lang w:val="en-US"/>
        </w:rPr>
        <w:t xml:space="preserve"> </w:t>
      </w:r>
      <w:r w:rsidRPr="005860D2">
        <w:rPr>
          <w:sz w:val="22"/>
          <w:szCs w:val="22"/>
          <w:lang w:val="en-US"/>
        </w:rPr>
        <w:t>RAN4#1</w:t>
      </w:r>
      <w:r>
        <w:rPr>
          <w:sz w:val="22"/>
          <w:szCs w:val="22"/>
          <w:lang w:val="en-US"/>
        </w:rPr>
        <w:t>1</w:t>
      </w:r>
      <w:r w:rsidRPr="005860D2">
        <w:rPr>
          <w:sz w:val="22"/>
          <w:szCs w:val="22"/>
          <w:lang w:val="en-US"/>
        </w:rPr>
        <w:t>0</w:t>
      </w:r>
    </w:p>
    <w:p w14:paraId="0CD0787A" w14:textId="611733D3" w:rsidR="00500D52" w:rsidRDefault="00500D52" w:rsidP="00500D52">
      <w:pPr>
        <w:tabs>
          <w:tab w:val="left" w:pos="1985"/>
        </w:tabs>
        <w:spacing w:after="120"/>
        <w:ind w:left="720" w:hanging="720"/>
        <w:rPr>
          <w:sz w:val="22"/>
          <w:szCs w:val="22"/>
          <w:lang w:val="en-US"/>
        </w:rPr>
      </w:pPr>
      <w:r w:rsidRPr="00B60D2C">
        <w:rPr>
          <w:sz w:val="22"/>
          <w:szCs w:val="22"/>
          <w:lang w:val="en-US"/>
        </w:rPr>
        <w:t>[</w:t>
      </w:r>
      <w:r w:rsidR="00B60D2C" w:rsidRPr="00B60D2C">
        <w:rPr>
          <w:sz w:val="22"/>
          <w:szCs w:val="22"/>
          <w:lang w:val="en-US"/>
        </w:rPr>
        <w:t>2</w:t>
      </w:r>
      <w:r w:rsidRPr="00B60D2C">
        <w:rPr>
          <w:sz w:val="22"/>
          <w:szCs w:val="22"/>
          <w:lang w:val="en-US"/>
        </w:rPr>
        <w:t>] R4-23</w:t>
      </w:r>
      <w:r w:rsidR="00206419" w:rsidRPr="00B60D2C">
        <w:rPr>
          <w:sz w:val="22"/>
          <w:szCs w:val="22"/>
          <w:lang w:val="en-US"/>
        </w:rPr>
        <w:t>2</w:t>
      </w:r>
      <w:r w:rsidRPr="00B60D2C">
        <w:rPr>
          <w:sz w:val="22"/>
          <w:szCs w:val="22"/>
          <w:lang w:val="en-US"/>
        </w:rPr>
        <w:t>1</w:t>
      </w:r>
      <w:r w:rsidR="00206419" w:rsidRPr="00B60D2C">
        <w:rPr>
          <w:sz w:val="22"/>
          <w:szCs w:val="22"/>
          <w:lang w:val="en-US"/>
        </w:rPr>
        <w:t>54</w:t>
      </w:r>
      <w:r w:rsidRPr="00B60D2C">
        <w:rPr>
          <w:sz w:val="22"/>
          <w:szCs w:val="22"/>
          <w:lang w:val="en-US"/>
        </w:rPr>
        <w:t xml:space="preserve">3, </w:t>
      </w:r>
      <w:r w:rsidRPr="00B60D2C">
        <w:rPr>
          <w:sz w:val="22"/>
          <w:szCs w:val="22"/>
          <w:u w:val="single"/>
          <w:lang w:val="en-US"/>
        </w:rPr>
        <w:t xml:space="preserve">WF on R18 NR positioning – </w:t>
      </w:r>
      <w:proofErr w:type="spellStart"/>
      <w:r w:rsidRPr="00B60D2C">
        <w:rPr>
          <w:sz w:val="22"/>
          <w:szCs w:val="22"/>
          <w:u w:val="single"/>
          <w:lang w:val="en-US"/>
        </w:rPr>
        <w:t>RedCap</w:t>
      </w:r>
      <w:proofErr w:type="spellEnd"/>
      <w:r w:rsidRPr="00B60D2C">
        <w:rPr>
          <w:sz w:val="22"/>
          <w:szCs w:val="22"/>
          <w:u w:val="single"/>
          <w:lang w:val="en-US"/>
        </w:rPr>
        <w:t xml:space="preserve"> positioning and PRS/SRS BW aggregation</w:t>
      </w:r>
      <w:r w:rsidRPr="00B60D2C">
        <w:rPr>
          <w:sz w:val="22"/>
          <w:szCs w:val="22"/>
          <w:lang w:val="en-US"/>
        </w:rPr>
        <w:t>, RAN4#109</w:t>
      </w:r>
    </w:p>
    <w:p w14:paraId="66D177ED" w14:textId="0639BA51" w:rsidR="00F52574" w:rsidRDefault="00833BAE" w:rsidP="008D5AE3">
      <w:pPr>
        <w:tabs>
          <w:tab w:val="left" w:pos="1985"/>
        </w:tabs>
        <w:spacing w:after="120"/>
        <w:ind w:left="720" w:hanging="72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[3] TS 38.133, v</w:t>
      </w:r>
      <w:r w:rsidR="00F52574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18.4.0</w:t>
      </w:r>
    </w:p>
    <w:p w14:paraId="0A01691B" w14:textId="6266BEC1" w:rsidR="003139C8" w:rsidRDefault="00EB28BF" w:rsidP="003139C8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[4]</w:t>
      </w:r>
      <w:r w:rsidR="003139C8">
        <w:rPr>
          <w:sz w:val="22"/>
          <w:szCs w:val="22"/>
          <w:lang w:val="en-US"/>
        </w:rPr>
        <w:t xml:space="preserve"> </w:t>
      </w:r>
      <w:r w:rsidR="003139C8" w:rsidRPr="00B1131A">
        <w:rPr>
          <w:sz w:val="22"/>
          <w:szCs w:val="22"/>
          <w:lang w:val="en-US"/>
        </w:rPr>
        <w:t xml:space="preserve">R4-2321461, </w:t>
      </w:r>
      <w:r w:rsidR="003139C8" w:rsidRPr="00B1131A">
        <w:rPr>
          <w:sz w:val="22"/>
          <w:szCs w:val="22"/>
          <w:u w:val="single"/>
          <w:lang w:val="en-US"/>
        </w:rPr>
        <w:t>Simulation assumptions for PRS measurement accuracy for PRS/SRS BW aggregation</w:t>
      </w:r>
      <w:r w:rsidR="003139C8" w:rsidRPr="00B1131A">
        <w:rPr>
          <w:sz w:val="22"/>
          <w:szCs w:val="22"/>
          <w:lang w:val="en-US"/>
        </w:rPr>
        <w:t>, RAN4#109</w:t>
      </w:r>
    </w:p>
    <w:p w14:paraId="155DA3B7" w14:textId="49403C6B" w:rsidR="00B02806" w:rsidRDefault="00B02806" w:rsidP="00B02806">
      <w:pPr>
        <w:tabs>
          <w:tab w:val="left" w:pos="1985"/>
        </w:tabs>
        <w:spacing w:after="120"/>
        <w:ind w:left="720" w:hanging="72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</w:t>
      </w:r>
      <w:r w:rsidR="00BD1CC9">
        <w:rPr>
          <w:sz w:val="22"/>
          <w:szCs w:val="22"/>
          <w:lang w:val="en-US"/>
        </w:rPr>
        <w:t>5</w:t>
      </w:r>
      <w:r>
        <w:rPr>
          <w:sz w:val="22"/>
          <w:szCs w:val="22"/>
          <w:lang w:val="en-US"/>
        </w:rPr>
        <w:t xml:space="preserve">] R1-2306870, </w:t>
      </w:r>
      <w:r w:rsidRPr="003D51E3">
        <w:rPr>
          <w:sz w:val="22"/>
          <w:szCs w:val="22"/>
          <w:u w:val="single"/>
          <w:lang w:val="en-US"/>
        </w:rPr>
        <w:t>Summary #1 for BW aggregation positioning</w:t>
      </w:r>
      <w:r>
        <w:rPr>
          <w:sz w:val="22"/>
          <w:szCs w:val="22"/>
          <w:lang w:val="en-US"/>
        </w:rPr>
        <w:t>, RAN1#114</w:t>
      </w:r>
    </w:p>
    <w:p w14:paraId="445E6DF6" w14:textId="70A59C88" w:rsidR="00B02806" w:rsidRDefault="00B02806" w:rsidP="00B02806">
      <w:pPr>
        <w:tabs>
          <w:tab w:val="left" w:pos="1985"/>
        </w:tabs>
        <w:spacing w:after="120"/>
        <w:ind w:left="720" w:hanging="72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</w:t>
      </w:r>
      <w:r w:rsidR="00BD1CC9">
        <w:rPr>
          <w:sz w:val="22"/>
          <w:szCs w:val="22"/>
          <w:lang w:val="en-US"/>
        </w:rPr>
        <w:t>6</w:t>
      </w:r>
      <w:r>
        <w:rPr>
          <w:sz w:val="22"/>
          <w:szCs w:val="22"/>
          <w:lang w:val="en-US"/>
        </w:rPr>
        <w:t xml:space="preserve">] R1-2306499, </w:t>
      </w:r>
      <w:r w:rsidRPr="00E47505">
        <w:rPr>
          <w:sz w:val="22"/>
          <w:szCs w:val="22"/>
          <w:u w:val="single"/>
          <w:lang w:val="en-US"/>
        </w:rPr>
        <w:t>Remaining issues of BW aggregation for PRS and SRS</w:t>
      </w:r>
      <w:r>
        <w:rPr>
          <w:sz w:val="22"/>
          <w:szCs w:val="22"/>
          <w:lang w:val="en-US"/>
        </w:rPr>
        <w:t xml:space="preserve">, Huawei, </w:t>
      </w:r>
      <w:proofErr w:type="spellStart"/>
      <w:r>
        <w:rPr>
          <w:sz w:val="22"/>
          <w:szCs w:val="22"/>
          <w:lang w:val="en-US"/>
        </w:rPr>
        <w:t>HiSilicon</w:t>
      </w:r>
      <w:proofErr w:type="spellEnd"/>
      <w:r>
        <w:rPr>
          <w:sz w:val="22"/>
          <w:szCs w:val="22"/>
          <w:lang w:val="en-US"/>
        </w:rPr>
        <w:t>, China Unicom, China Telecom, RAN1#114</w:t>
      </w:r>
    </w:p>
    <w:p w14:paraId="43A97DEB" w14:textId="7329E508" w:rsidR="00EB28BF" w:rsidRPr="008D5AE3" w:rsidRDefault="00EB28BF" w:rsidP="008D5AE3">
      <w:pPr>
        <w:tabs>
          <w:tab w:val="left" w:pos="1985"/>
        </w:tabs>
        <w:spacing w:after="120"/>
        <w:ind w:left="720" w:hanging="720"/>
        <w:rPr>
          <w:rFonts w:ascii="Arial" w:hAnsi="Arial" w:cs="Arial"/>
          <w:sz w:val="22"/>
          <w:szCs w:val="22"/>
        </w:rPr>
      </w:pPr>
    </w:p>
    <w:sectPr w:rsidR="00EB28BF" w:rsidRPr="008D5AE3" w:rsidSect="0034696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412CA" w14:textId="77777777" w:rsidR="00346966" w:rsidRDefault="00346966">
      <w:r>
        <w:separator/>
      </w:r>
    </w:p>
  </w:endnote>
  <w:endnote w:type="continuationSeparator" w:id="0">
    <w:p w14:paraId="139477C1" w14:textId="77777777" w:rsidR="00346966" w:rsidRDefault="00346966">
      <w:r>
        <w:continuationSeparator/>
      </w:r>
    </w:p>
  </w:endnote>
  <w:endnote w:type="continuationNotice" w:id="1">
    <w:p w14:paraId="6E95BE81" w14:textId="77777777" w:rsidR="00346966" w:rsidRDefault="003469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Times New Roman"/>
    <w:charset w:val="02"/>
    <w:family w:val="decorative"/>
    <w:pitch w:val="default"/>
    <w:sig w:usb0="00000000" w:usb1="0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9AC57" w14:textId="77777777" w:rsidR="00346966" w:rsidRDefault="00346966">
      <w:r>
        <w:separator/>
      </w:r>
    </w:p>
  </w:footnote>
  <w:footnote w:type="continuationSeparator" w:id="0">
    <w:p w14:paraId="552AE34E" w14:textId="77777777" w:rsidR="00346966" w:rsidRDefault="00346966">
      <w:r>
        <w:continuationSeparator/>
      </w:r>
    </w:p>
  </w:footnote>
  <w:footnote w:type="continuationNotice" w:id="1">
    <w:p w14:paraId="7C5E1149" w14:textId="77777777" w:rsidR="00346966" w:rsidRDefault="0034696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70456A7"/>
    <w:multiLevelType w:val="hybridMultilevel"/>
    <w:tmpl w:val="2056D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B5FCA"/>
    <w:multiLevelType w:val="hybridMultilevel"/>
    <w:tmpl w:val="42E0F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10CA5"/>
    <w:multiLevelType w:val="hybridMultilevel"/>
    <w:tmpl w:val="A69A1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EC0E37"/>
    <w:multiLevelType w:val="hybridMultilevel"/>
    <w:tmpl w:val="E05A6232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3">
      <w:start w:val="1"/>
      <w:numFmt w:val="bullet"/>
      <w:lvlText w:val="o"/>
      <w:lvlJc w:val="left"/>
      <w:pPr>
        <w:ind w:left="3096" w:hanging="360"/>
      </w:pPr>
      <w:rPr>
        <w:rFonts w:ascii="Courier New" w:hAnsi="Courier New" w:cs="Courier New" w:hint="default"/>
      </w:rPr>
    </w:lvl>
    <w:lvl w:ilvl="4" w:tplc="FFFFFFFF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1E317983"/>
    <w:multiLevelType w:val="hybridMultilevel"/>
    <w:tmpl w:val="64323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68900A3"/>
    <w:multiLevelType w:val="multilevel"/>
    <w:tmpl w:val="268900A3"/>
    <w:lvl w:ilvl="0">
      <w:start w:val="4"/>
      <w:numFmt w:val="bullet"/>
      <w:lvlText w:val="-"/>
      <w:lvlJc w:val="left"/>
      <w:pPr>
        <w:ind w:left="1305" w:hanging="420"/>
      </w:pPr>
      <w:rPr>
        <w:rFonts w:ascii="Arial" w:eastAsia="Times New Roman" w:hAnsi="Arial" w:cs="Arial" w:hint="default"/>
      </w:rPr>
    </w:lvl>
    <w:lvl w:ilvl="1">
      <w:numFmt w:val="bullet"/>
      <w:lvlText w:val="-"/>
      <w:lvlJc w:val="left"/>
      <w:pPr>
        <w:ind w:left="1665" w:hanging="360"/>
      </w:pPr>
      <w:rPr>
        <w:rFonts w:ascii="Times New Roman" w:eastAsia="DengXi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214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6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8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0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2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4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65" w:hanging="42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F3B24"/>
    <w:multiLevelType w:val="multilevel"/>
    <w:tmpl w:val="2EAF3B24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3D3595"/>
    <w:multiLevelType w:val="hybridMultilevel"/>
    <w:tmpl w:val="6B947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C14759"/>
    <w:multiLevelType w:val="hybridMultilevel"/>
    <w:tmpl w:val="A82E5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4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86634F"/>
    <w:multiLevelType w:val="hybridMultilevel"/>
    <w:tmpl w:val="49D87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hybridMultilevel"/>
    <w:tmpl w:val="5D505300"/>
    <w:lvl w:ilvl="0" w:tplc="04190005">
      <w:start w:val="1"/>
      <w:numFmt w:val="bullet"/>
      <w:lvlText w:val=""/>
      <w:lvlJc w:val="left"/>
      <w:pPr>
        <w:ind w:left="936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267C66"/>
    <w:multiLevelType w:val="hybridMultilevel"/>
    <w:tmpl w:val="7CC404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A867234"/>
    <w:multiLevelType w:val="hybridMultilevel"/>
    <w:tmpl w:val="EA2E9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1859FC"/>
    <w:multiLevelType w:val="hybridMultilevel"/>
    <w:tmpl w:val="5A4EC8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3" w15:restartNumberingAfterBreak="0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E602E7"/>
    <w:multiLevelType w:val="hybridMultilevel"/>
    <w:tmpl w:val="04BAB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1675710">
    <w:abstractNumId w:val="13"/>
  </w:num>
  <w:num w:numId="2" w16cid:durableId="1969165512">
    <w:abstractNumId w:val="21"/>
  </w:num>
  <w:num w:numId="3" w16cid:durableId="1718628361">
    <w:abstractNumId w:val="24"/>
  </w:num>
  <w:num w:numId="4" w16cid:durableId="776868227">
    <w:abstractNumId w:val="8"/>
  </w:num>
  <w:num w:numId="5" w16cid:durableId="1905526159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377975499">
    <w:abstractNumId w:val="0"/>
  </w:num>
  <w:num w:numId="7" w16cid:durableId="1544906759">
    <w:abstractNumId w:val="22"/>
  </w:num>
  <w:num w:numId="8" w16cid:durableId="1543594916">
    <w:abstractNumId w:val="12"/>
  </w:num>
  <w:num w:numId="9" w16cid:durableId="1255818044">
    <w:abstractNumId w:val="17"/>
  </w:num>
  <w:num w:numId="10" w16cid:durableId="863446758">
    <w:abstractNumId w:val="18"/>
  </w:num>
  <w:num w:numId="11" w16cid:durableId="723261847">
    <w:abstractNumId w:val="23"/>
  </w:num>
  <w:num w:numId="12" w16cid:durableId="626668472">
    <w:abstractNumId w:val="19"/>
  </w:num>
  <w:num w:numId="13" w16cid:durableId="1407455813">
    <w:abstractNumId w:val="10"/>
  </w:num>
  <w:num w:numId="14" w16cid:durableId="1046639767">
    <w:abstractNumId w:val="3"/>
  </w:num>
  <w:num w:numId="15" w16cid:durableId="7874297">
    <w:abstractNumId w:val="14"/>
  </w:num>
  <w:num w:numId="16" w16cid:durableId="1719820246">
    <w:abstractNumId w:val="7"/>
  </w:num>
  <w:num w:numId="17" w16cid:durableId="1614047071">
    <w:abstractNumId w:val="9"/>
  </w:num>
  <w:num w:numId="18" w16cid:durableId="1468163611">
    <w:abstractNumId w:val="16"/>
  </w:num>
  <w:num w:numId="19" w16cid:durableId="976453236">
    <w:abstractNumId w:val="25"/>
  </w:num>
  <w:num w:numId="20" w16cid:durableId="1160541241">
    <w:abstractNumId w:val="2"/>
  </w:num>
  <w:num w:numId="21" w16cid:durableId="2143691734">
    <w:abstractNumId w:val="4"/>
  </w:num>
  <w:num w:numId="22" w16cid:durableId="1096899314">
    <w:abstractNumId w:val="20"/>
  </w:num>
  <w:num w:numId="23" w16cid:durableId="97070601">
    <w:abstractNumId w:val="11"/>
  </w:num>
  <w:num w:numId="24" w16cid:durableId="874733778">
    <w:abstractNumId w:val="5"/>
  </w:num>
  <w:num w:numId="25" w16cid:durableId="1231883613">
    <w:abstractNumId w:val="15"/>
  </w:num>
  <w:num w:numId="26" w16cid:durableId="952979311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910"/>
    <w:rsid w:val="000009EE"/>
    <w:rsid w:val="00000A54"/>
    <w:rsid w:val="00000D98"/>
    <w:rsid w:val="00001021"/>
    <w:rsid w:val="0000152A"/>
    <w:rsid w:val="0000169D"/>
    <w:rsid w:val="000018A0"/>
    <w:rsid w:val="000019A2"/>
    <w:rsid w:val="00001A41"/>
    <w:rsid w:val="00001AB7"/>
    <w:rsid w:val="00001C5D"/>
    <w:rsid w:val="00001D61"/>
    <w:rsid w:val="00001E8F"/>
    <w:rsid w:val="00001FFD"/>
    <w:rsid w:val="000026F2"/>
    <w:rsid w:val="00002725"/>
    <w:rsid w:val="0000283F"/>
    <w:rsid w:val="00002CD1"/>
    <w:rsid w:val="00002D31"/>
    <w:rsid w:val="00002E74"/>
    <w:rsid w:val="0000301D"/>
    <w:rsid w:val="000032B1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5C2"/>
    <w:rsid w:val="000045F3"/>
    <w:rsid w:val="0000481B"/>
    <w:rsid w:val="00004E62"/>
    <w:rsid w:val="00005252"/>
    <w:rsid w:val="00005555"/>
    <w:rsid w:val="000058D4"/>
    <w:rsid w:val="00005BDE"/>
    <w:rsid w:val="00006110"/>
    <w:rsid w:val="00006198"/>
    <w:rsid w:val="0000667F"/>
    <w:rsid w:val="0000682A"/>
    <w:rsid w:val="00006C4A"/>
    <w:rsid w:val="00006C8A"/>
    <w:rsid w:val="00006D3F"/>
    <w:rsid w:val="00006F33"/>
    <w:rsid w:val="000070D3"/>
    <w:rsid w:val="000076CC"/>
    <w:rsid w:val="00007766"/>
    <w:rsid w:val="00007D9E"/>
    <w:rsid w:val="00010283"/>
    <w:rsid w:val="00010342"/>
    <w:rsid w:val="0001034A"/>
    <w:rsid w:val="00010367"/>
    <w:rsid w:val="0001092B"/>
    <w:rsid w:val="00010E31"/>
    <w:rsid w:val="00010EE0"/>
    <w:rsid w:val="00010EF5"/>
    <w:rsid w:val="00010FAD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43F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2BB"/>
    <w:rsid w:val="00015595"/>
    <w:rsid w:val="00015794"/>
    <w:rsid w:val="00015CF2"/>
    <w:rsid w:val="000161E5"/>
    <w:rsid w:val="00016457"/>
    <w:rsid w:val="000167F5"/>
    <w:rsid w:val="00016A10"/>
    <w:rsid w:val="00016A3A"/>
    <w:rsid w:val="00016AA1"/>
    <w:rsid w:val="00016F63"/>
    <w:rsid w:val="00016FCA"/>
    <w:rsid w:val="00016FE6"/>
    <w:rsid w:val="0001708D"/>
    <w:rsid w:val="0001720E"/>
    <w:rsid w:val="00017422"/>
    <w:rsid w:val="0001776F"/>
    <w:rsid w:val="00017A58"/>
    <w:rsid w:val="00017A93"/>
    <w:rsid w:val="000200BC"/>
    <w:rsid w:val="000204C8"/>
    <w:rsid w:val="00020690"/>
    <w:rsid w:val="0002087D"/>
    <w:rsid w:val="000208A9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D76"/>
    <w:rsid w:val="00023801"/>
    <w:rsid w:val="00023990"/>
    <w:rsid w:val="000239F5"/>
    <w:rsid w:val="00023A11"/>
    <w:rsid w:val="00023AE6"/>
    <w:rsid w:val="00023C59"/>
    <w:rsid w:val="0002411A"/>
    <w:rsid w:val="00024216"/>
    <w:rsid w:val="000246F5"/>
    <w:rsid w:val="000248EA"/>
    <w:rsid w:val="00024BF2"/>
    <w:rsid w:val="00024C52"/>
    <w:rsid w:val="00024EE3"/>
    <w:rsid w:val="00025406"/>
    <w:rsid w:val="00025414"/>
    <w:rsid w:val="00025A66"/>
    <w:rsid w:val="00025B3E"/>
    <w:rsid w:val="00025CE0"/>
    <w:rsid w:val="00025F0C"/>
    <w:rsid w:val="000261D0"/>
    <w:rsid w:val="000263C4"/>
    <w:rsid w:val="0002664B"/>
    <w:rsid w:val="00026845"/>
    <w:rsid w:val="00026947"/>
    <w:rsid w:val="00026A7C"/>
    <w:rsid w:val="00026BDF"/>
    <w:rsid w:val="00026C2D"/>
    <w:rsid w:val="00026DB4"/>
    <w:rsid w:val="00026E27"/>
    <w:rsid w:val="00027229"/>
    <w:rsid w:val="0002755A"/>
    <w:rsid w:val="000276CB"/>
    <w:rsid w:val="00027733"/>
    <w:rsid w:val="0002777A"/>
    <w:rsid w:val="00027917"/>
    <w:rsid w:val="00027972"/>
    <w:rsid w:val="00027A52"/>
    <w:rsid w:val="00027AB5"/>
    <w:rsid w:val="00027C32"/>
    <w:rsid w:val="00027FFE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A60"/>
    <w:rsid w:val="00030D6A"/>
    <w:rsid w:val="0003108E"/>
    <w:rsid w:val="000311C6"/>
    <w:rsid w:val="000316B9"/>
    <w:rsid w:val="000317A7"/>
    <w:rsid w:val="000318E5"/>
    <w:rsid w:val="00032201"/>
    <w:rsid w:val="00032689"/>
    <w:rsid w:val="00032846"/>
    <w:rsid w:val="00032A06"/>
    <w:rsid w:val="00032C9A"/>
    <w:rsid w:val="00033285"/>
    <w:rsid w:val="0003352E"/>
    <w:rsid w:val="0003375A"/>
    <w:rsid w:val="000338A8"/>
    <w:rsid w:val="0003397A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97A"/>
    <w:rsid w:val="00034B8B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6A"/>
    <w:rsid w:val="0003668C"/>
    <w:rsid w:val="000367D7"/>
    <w:rsid w:val="00036E96"/>
    <w:rsid w:val="00036F82"/>
    <w:rsid w:val="00036FB3"/>
    <w:rsid w:val="00037532"/>
    <w:rsid w:val="000375C1"/>
    <w:rsid w:val="000378CF"/>
    <w:rsid w:val="00037964"/>
    <w:rsid w:val="00037CD0"/>
    <w:rsid w:val="00037FCF"/>
    <w:rsid w:val="00040184"/>
    <w:rsid w:val="00040549"/>
    <w:rsid w:val="000407FE"/>
    <w:rsid w:val="00040A80"/>
    <w:rsid w:val="00040D39"/>
    <w:rsid w:val="00040DEE"/>
    <w:rsid w:val="000412D4"/>
    <w:rsid w:val="000415ED"/>
    <w:rsid w:val="00041647"/>
    <w:rsid w:val="000416C4"/>
    <w:rsid w:val="000418CB"/>
    <w:rsid w:val="0004193F"/>
    <w:rsid w:val="00041973"/>
    <w:rsid w:val="00041A4F"/>
    <w:rsid w:val="00041BEA"/>
    <w:rsid w:val="00041D2E"/>
    <w:rsid w:val="000420FB"/>
    <w:rsid w:val="0004219A"/>
    <w:rsid w:val="000421CD"/>
    <w:rsid w:val="00042452"/>
    <w:rsid w:val="000426FE"/>
    <w:rsid w:val="000428D8"/>
    <w:rsid w:val="00042A23"/>
    <w:rsid w:val="00042A77"/>
    <w:rsid w:val="00042A7E"/>
    <w:rsid w:val="00043021"/>
    <w:rsid w:val="0004371F"/>
    <w:rsid w:val="000437EA"/>
    <w:rsid w:val="00043A3B"/>
    <w:rsid w:val="00043AC2"/>
    <w:rsid w:val="00043BDF"/>
    <w:rsid w:val="00043CF4"/>
    <w:rsid w:val="00043D07"/>
    <w:rsid w:val="00043D2E"/>
    <w:rsid w:val="00043FCE"/>
    <w:rsid w:val="00044053"/>
    <w:rsid w:val="0004410C"/>
    <w:rsid w:val="0004411A"/>
    <w:rsid w:val="000446A4"/>
    <w:rsid w:val="00044F34"/>
    <w:rsid w:val="0004511D"/>
    <w:rsid w:val="00045318"/>
    <w:rsid w:val="000453A6"/>
    <w:rsid w:val="000456A9"/>
    <w:rsid w:val="00045F66"/>
    <w:rsid w:val="00046028"/>
    <w:rsid w:val="00046088"/>
    <w:rsid w:val="000466A9"/>
    <w:rsid w:val="0004672E"/>
    <w:rsid w:val="000468F6"/>
    <w:rsid w:val="0004691D"/>
    <w:rsid w:val="0004695F"/>
    <w:rsid w:val="00046B02"/>
    <w:rsid w:val="00046B95"/>
    <w:rsid w:val="00046F5B"/>
    <w:rsid w:val="0004710F"/>
    <w:rsid w:val="0004729A"/>
    <w:rsid w:val="0004791F"/>
    <w:rsid w:val="0004795F"/>
    <w:rsid w:val="00047A40"/>
    <w:rsid w:val="00050038"/>
    <w:rsid w:val="000502C4"/>
    <w:rsid w:val="00050835"/>
    <w:rsid w:val="00050E50"/>
    <w:rsid w:val="00050ED3"/>
    <w:rsid w:val="000511E8"/>
    <w:rsid w:val="00051530"/>
    <w:rsid w:val="00051539"/>
    <w:rsid w:val="000515C1"/>
    <w:rsid w:val="0005179F"/>
    <w:rsid w:val="00051970"/>
    <w:rsid w:val="00051A26"/>
    <w:rsid w:val="00051E8B"/>
    <w:rsid w:val="00052083"/>
    <w:rsid w:val="00052193"/>
    <w:rsid w:val="00052226"/>
    <w:rsid w:val="00052246"/>
    <w:rsid w:val="0005269A"/>
    <w:rsid w:val="00052731"/>
    <w:rsid w:val="000527F7"/>
    <w:rsid w:val="00052C1C"/>
    <w:rsid w:val="00053010"/>
    <w:rsid w:val="00053667"/>
    <w:rsid w:val="000536F3"/>
    <w:rsid w:val="00053E79"/>
    <w:rsid w:val="00053FB9"/>
    <w:rsid w:val="0005401A"/>
    <w:rsid w:val="00054181"/>
    <w:rsid w:val="00054544"/>
    <w:rsid w:val="000549BA"/>
    <w:rsid w:val="00054A77"/>
    <w:rsid w:val="00054B66"/>
    <w:rsid w:val="00054C7B"/>
    <w:rsid w:val="00054CB1"/>
    <w:rsid w:val="00054D29"/>
    <w:rsid w:val="00054D77"/>
    <w:rsid w:val="00054DDE"/>
    <w:rsid w:val="00054F5A"/>
    <w:rsid w:val="0005504D"/>
    <w:rsid w:val="000550EF"/>
    <w:rsid w:val="000555E5"/>
    <w:rsid w:val="000556D8"/>
    <w:rsid w:val="00055861"/>
    <w:rsid w:val="00055B21"/>
    <w:rsid w:val="00055B93"/>
    <w:rsid w:val="00056255"/>
    <w:rsid w:val="00056AF7"/>
    <w:rsid w:val="00056CA8"/>
    <w:rsid w:val="00057080"/>
    <w:rsid w:val="00057439"/>
    <w:rsid w:val="00057509"/>
    <w:rsid w:val="00057694"/>
    <w:rsid w:val="00057ABC"/>
    <w:rsid w:val="00057B4D"/>
    <w:rsid w:val="00057EEA"/>
    <w:rsid w:val="000601B0"/>
    <w:rsid w:val="000603F0"/>
    <w:rsid w:val="00060AA9"/>
    <w:rsid w:val="00060B03"/>
    <w:rsid w:val="00060B41"/>
    <w:rsid w:val="00060BA5"/>
    <w:rsid w:val="00060BAB"/>
    <w:rsid w:val="00060D7F"/>
    <w:rsid w:val="00060F05"/>
    <w:rsid w:val="000610DF"/>
    <w:rsid w:val="00061442"/>
    <w:rsid w:val="00061573"/>
    <w:rsid w:val="00061956"/>
    <w:rsid w:val="0006199B"/>
    <w:rsid w:val="00061A4D"/>
    <w:rsid w:val="00062128"/>
    <w:rsid w:val="000621BA"/>
    <w:rsid w:val="000622CC"/>
    <w:rsid w:val="000623C9"/>
    <w:rsid w:val="000625FA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3F"/>
    <w:rsid w:val="000648B8"/>
    <w:rsid w:val="000648C2"/>
    <w:rsid w:val="000649A0"/>
    <w:rsid w:val="00064C2D"/>
    <w:rsid w:val="00064EAB"/>
    <w:rsid w:val="00064EBF"/>
    <w:rsid w:val="000651C4"/>
    <w:rsid w:val="000651F5"/>
    <w:rsid w:val="0006521B"/>
    <w:rsid w:val="000652F0"/>
    <w:rsid w:val="00065307"/>
    <w:rsid w:val="00065437"/>
    <w:rsid w:val="0006597F"/>
    <w:rsid w:val="00065D38"/>
    <w:rsid w:val="00065EF3"/>
    <w:rsid w:val="00065FA9"/>
    <w:rsid w:val="00065FD4"/>
    <w:rsid w:val="00066057"/>
    <w:rsid w:val="0006636B"/>
    <w:rsid w:val="0006654B"/>
    <w:rsid w:val="000666BB"/>
    <w:rsid w:val="000668FB"/>
    <w:rsid w:val="00066B24"/>
    <w:rsid w:val="00066DC4"/>
    <w:rsid w:val="00066EC5"/>
    <w:rsid w:val="00066EFF"/>
    <w:rsid w:val="00067530"/>
    <w:rsid w:val="00067DB0"/>
    <w:rsid w:val="00067FC2"/>
    <w:rsid w:val="00070054"/>
    <w:rsid w:val="0007022B"/>
    <w:rsid w:val="00070561"/>
    <w:rsid w:val="00070597"/>
    <w:rsid w:val="0007078D"/>
    <w:rsid w:val="000709DB"/>
    <w:rsid w:val="00070B9D"/>
    <w:rsid w:val="00070D86"/>
    <w:rsid w:val="00070E4A"/>
    <w:rsid w:val="00070ECC"/>
    <w:rsid w:val="00070F90"/>
    <w:rsid w:val="00070F9D"/>
    <w:rsid w:val="00071127"/>
    <w:rsid w:val="000713C1"/>
    <w:rsid w:val="000714EF"/>
    <w:rsid w:val="0007156C"/>
    <w:rsid w:val="00071B11"/>
    <w:rsid w:val="00071BAB"/>
    <w:rsid w:val="00071C3E"/>
    <w:rsid w:val="00071CD0"/>
    <w:rsid w:val="000720AA"/>
    <w:rsid w:val="000722F4"/>
    <w:rsid w:val="00072661"/>
    <w:rsid w:val="00072859"/>
    <w:rsid w:val="0007293C"/>
    <w:rsid w:val="0007356D"/>
    <w:rsid w:val="0007357B"/>
    <w:rsid w:val="00073603"/>
    <w:rsid w:val="000737DA"/>
    <w:rsid w:val="00073DDE"/>
    <w:rsid w:val="00074192"/>
    <w:rsid w:val="00074466"/>
    <w:rsid w:val="0007446B"/>
    <w:rsid w:val="00074491"/>
    <w:rsid w:val="00074646"/>
    <w:rsid w:val="000748AB"/>
    <w:rsid w:val="00074E2E"/>
    <w:rsid w:val="00075173"/>
    <w:rsid w:val="00075279"/>
    <w:rsid w:val="0007555F"/>
    <w:rsid w:val="00075EFB"/>
    <w:rsid w:val="00075F81"/>
    <w:rsid w:val="00076012"/>
    <w:rsid w:val="000760DF"/>
    <w:rsid w:val="000761FB"/>
    <w:rsid w:val="000767B3"/>
    <w:rsid w:val="00076C3C"/>
    <w:rsid w:val="00076CFC"/>
    <w:rsid w:val="0007706A"/>
    <w:rsid w:val="000771A6"/>
    <w:rsid w:val="00077821"/>
    <w:rsid w:val="00077E20"/>
    <w:rsid w:val="00077FE0"/>
    <w:rsid w:val="00080433"/>
    <w:rsid w:val="00080990"/>
    <w:rsid w:val="00080EDD"/>
    <w:rsid w:val="00081036"/>
    <w:rsid w:val="0008118C"/>
    <w:rsid w:val="00081270"/>
    <w:rsid w:val="000812C8"/>
    <w:rsid w:val="000812DC"/>
    <w:rsid w:val="0008144E"/>
    <w:rsid w:val="000818F9"/>
    <w:rsid w:val="00081DD5"/>
    <w:rsid w:val="000820CA"/>
    <w:rsid w:val="000822B1"/>
    <w:rsid w:val="000823D2"/>
    <w:rsid w:val="000823EB"/>
    <w:rsid w:val="0008244D"/>
    <w:rsid w:val="000824EF"/>
    <w:rsid w:val="00082634"/>
    <w:rsid w:val="000826CB"/>
    <w:rsid w:val="0008272D"/>
    <w:rsid w:val="0008274D"/>
    <w:rsid w:val="0008289E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C49"/>
    <w:rsid w:val="00083D8C"/>
    <w:rsid w:val="00083F59"/>
    <w:rsid w:val="000841A8"/>
    <w:rsid w:val="00084301"/>
    <w:rsid w:val="000843CE"/>
    <w:rsid w:val="0008452A"/>
    <w:rsid w:val="00084576"/>
    <w:rsid w:val="000845E8"/>
    <w:rsid w:val="00084B2E"/>
    <w:rsid w:val="00084BE4"/>
    <w:rsid w:val="00084D55"/>
    <w:rsid w:val="00085051"/>
    <w:rsid w:val="0008544F"/>
    <w:rsid w:val="000854FE"/>
    <w:rsid w:val="00085598"/>
    <w:rsid w:val="00085AB1"/>
    <w:rsid w:val="00085C24"/>
    <w:rsid w:val="00085DB7"/>
    <w:rsid w:val="00085F0E"/>
    <w:rsid w:val="000860E3"/>
    <w:rsid w:val="000861C8"/>
    <w:rsid w:val="000864C4"/>
    <w:rsid w:val="0008674D"/>
    <w:rsid w:val="000867CF"/>
    <w:rsid w:val="0008682B"/>
    <w:rsid w:val="000868C5"/>
    <w:rsid w:val="00086A33"/>
    <w:rsid w:val="00086B65"/>
    <w:rsid w:val="00086E54"/>
    <w:rsid w:val="00086E82"/>
    <w:rsid w:val="00086F1E"/>
    <w:rsid w:val="00086F36"/>
    <w:rsid w:val="00087288"/>
    <w:rsid w:val="000873B2"/>
    <w:rsid w:val="0008798A"/>
    <w:rsid w:val="00087B30"/>
    <w:rsid w:val="000904F1"/>
    <w:rsid w:val="00090928"/>
    <w:rsid w:val="00090BB8"/>
    <w:rsid w:val="00090C9C"/>
    <w:rsid w:val="000910D6"/>
    <w:rsid w:val="00091444"/>
    <w:rsid w:val="0009146F"/>
    <w:rsid w:val="00091B10"/>
    <w:rsid w:val="00091CB8"/>
    <w:rsid w:val="0009209E"/>
    <w:rsid w:val="00092174"/>
    <w:rsid w:val="00092376"/>
    <w:rsid w:val="000928FD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2D1"/>
    <w:rsid w:val="000944E1"/>
    <w:rsid w:val="00094B65"/>
    <w:rsid w:val="00094EF3"/>
    <w:rsid w:val="00094FFF"/>
    <w:rsid w:val="000952C2"/>
    <w:rsid w:val="000957AB"/>
    <w:rsid w:val="0009584A"/>
    <w:rsid w:val="000958D0"/>
    <w:rsid w:val="0009592B"/>
    <w:rsid w:val="00095E51"/>
    <w:rsid w:val="00096197"/>
    <w:rsid w:val="000961ED"/>
    <w:rsid w:val="00096718"/>
    <w:rsid w:val="00096909"/>
    <w:rsid w:val="00096FBB"/>
    <w:rsid w:val="0009715C"/>
    <w:rsid w:val="000972E8"/>
    <w:rsid w:val="000975EF"/>
    <w:rsid w:val="0009775E"/>
    <w:rsid w:val="00097968"/>
    <w:rsid w:val="000979A8"/>
    <w:rsid w:val="00097B50"/>
    <w:rsid w:val="00097CC4"/>
    <w:rsid w:val="00097D4A"/>
    <w:rsid w:val="000A023B"/>
    <w:rsid w:val="000A0643"/>
    <w:rsid w:val="000A0B23"/>
    <w:rsid w:val="000A0C79"/>
    <w:rsid w:val="000A0D80"/>
    <w:rsid w:val="000A10E5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4EB"/>
    <w:rsid w:val="000A25DF"/>
    <w:rsid w:val="000A2710"/>
    <w:rsid w:val="000A2790"/>
    <w:rsid w:val="000A2859"/>
    <w:rsid w:val="000A2A53"/>
    <w:rsid w:val="000A2AC9"/>
    <w:rsid w:val="000A2D07"/>
    <w:rsid w:val="000A30FA"/>
    <w:rsid w:val="000A31EE"/>
    <w:rsid w:val="000A343E"/>
    <w:rsid w:val="000A3759"/>
    <w:rsid w:val="000A379E"/>
    <w:rsid w:val="000A3A69"/>
    <w:rsid w:val="000A3CF5"/>
    <w:rsid w:val="000A3D02"/>
    <w:rsid w:val="000A3EC1"/>
    <w:rsid w:val="000A3F33"/>
    <w:rsid w:val="000A4011"/>
    <w:rsid w:val="000A401B"/>
    <w:rsid w:val="000A412F"/>
    <w:rsid w:val="000A433C"/>
    <w:rsid w:val="000A45F4"/>
    <w:rsid w:val="000A46C4"/>
    <w:rsid w:val="000A4B5D"/>
    <w:rsid w:val="000A4E3B"/>
    <w:rsid w:val="000A52AF"/>
    <w:rsid w:val="000A561C"/>
    <w:rsid w:val="000A5772"/>
    <w:rsid w:val="000A649B"/>
    <w:rsid w:val="000A6602"/>
    <w:rsid w:val="000A6833"/>
    <w:rsid w:val="000A6C97"/>
    <w:rsid w:val="000A6CBC"/>
    <w:rsid w:val="000A7387"/>
    <w:rsid w:val="000A7636"/>
    <w:rsid w:val="000A786A"/>
    <w:rsid w:val="000A791E"/>
    <w:rsid w:val="000A7931"/>
    <w:rsid w:val="000A79E3"/>
    <w:rsid w:val="000A7DD1"/>
    <w:rsid w:val="000B0423"/>
    <w:rsid w:val="000B04A1"/>
    <w:rsid w:val="000B0794"/>
    <w:rsid w:val="000B0828"/>
    <w:rsid w:val="000B0B23"/>
    <w:rsid w:val="000B0BBF"/>
    <w:rsid w:val="000B0BC8"/>
    <w:rsid w:val="000B0C82"/>
    <w:rsid w:val="000B0DCB"/>
    <w:rsid w:val="000B0EF4"/>
    <w:rsid w:val="000B0FFF"/>
    <w:rsid w:val="000B10C9"/>
    <w:rsid w:val="000B11E6"/>
    <w:rsid w:val="000B1371"/>
    <w:rsid w:val="000B13AE"/>
    <w:rsid w:val="000B160C"/>
    <w:rsid w:val="000B165F"/>
    <w:rsid w:val="000B19F6"/>
    <w:rsid w:val="000B1CB6"/>
    <w:rsid w:val="000B1E9B"/>
    <w:rsid w:val="000B1F4E"/>
    <w:rsid w:val="000B2319"/>
    <w:rsid w:val="000B23A4"/>
    <w:rsid w:val="000B24B0"/>
    <w:rsid w:val="000B27FE"/>
    <w:rsid w:val="000B2836"/>
    <w:rsid w:val="000B28A8"/>
    <w:rsid w:val="000B2A42"/>
    <w:rsid w:val="000B2B82"/>
    <w:rsid w:val="000B2EFB"/>
    <w:rsid w:val="000B34C7"/>
    <w:rsid w:val="000B3659"/>
    <w:rsid w:val="000B38C6"/>
    <w:rsid w:val="000B39AE"/>
    <w:rsid w:val="000B3A48"/>
    <w:rsid w:val="000B403D"/>
    <w:rsid w:val="000B434A"/>
    <w:rsid w:val="000B449C"/>
    <w:rsid w:val="000B4750"/>
    <w:rsid w:val="000B4818"/>
    <w:rsid w:val="000B4CCD"/>
    <w:rsid w:val="000B54C3"/>
    <w:rsid w:val="000B5D9D"/>
    <w:rsid w:val="000B5DA1"/>
    <w:rsid w:val="000B5FC6"/>
    <w:rsid w:val="000B6253"/>
    <w:rsid w:val="000B62FA"/>
    <w:rsid w:val="000B6414"/>
    <w:rsid w:val="000B6461"/>
    <w:rsid w:val="000B6500"/>
    <w:rsid w:val="000B677C"/>
    <w:rsid w:val="000B69E8"/>
    <w:rsid w:val="000B6C6B"/>
    <w:rsid w:val="000B6C83"/>
    <w:rsid w:val="000B6D46"/>
    <w:rsid w:val="000B6EF5"/>
    <w:rsid w:val="000B70F5"/>
    <w:rsid w:val="000B71F7"/>
    <w:rsid w:val="000B7352"/>
    <w:rsid w:val="000B741A"/>
    <w:rsid w:val="000B7477"/>
    <w:rsid w:val="000B74AE"/>
    <w:rsid w:val="000B7873"/>
    <w:rsid w:val="000B7A21"/>
    <w:rsid w:val="000B7B4D"/>
    <w:rsid w:val="000B7D44"/>
    <w:rsid w:val="000B7D52"/>
    <w:rsid w:val="000B7F05"/>
    <w:rsid w:val="000B7F86"/>
    <w:rsid w:val="000C02FC"/>
    <w:rsid w:val="000C0469"/>
    <w:rsid w:val="000C04B5"/>
    <w:rsid w:val="000C0660"/>
    <w:rsid w:val="000C076E"/>
    <w:rsid w:val="000C084C"/>
    <w:rsid w:val="000C086D"/>
    <w:rsid w:val="000C0B1F"/>
    <w:rsid w:val="000C0C6D"/>
    <w:rsid w:val="000C0FFE"/>
    <w:rsid w:val="000C113F"/>
    <w:rsid w:val="000C11BB"/>
    <w:rsid w:val="000C152D"/>
    <w:rsid w:val="000C1918"/>
    <w:rsid w:val="000C1B5E"/>
    <w:rsid w:val="000C1BED"/>
    <w:rsid w:val="000C1C88"/>
    <w:rsid w:val="000C1EBE"/>
    <w:rsid w:val="000C22D7"/>
    <w:rsid w:val="000C24DA"/>
    <w:rsid w:val="000C2655"/>
    <w:rsid w:val="000C2668"/>
    <w:rsid w:val="000C26FD"/>
    <w:rsid w:val="000C27A2"/>
    <w:rsid w:val="000C283E"/>
    <w:rsid w:val="000C2906"/>
    <w:rsid w:val="000C291C"/>
    <w:rsid w:val="000C2B6C"/>
    <w:rsid w:val="000C2E55"/>
    <w:rsid w:val="000C3179"/>
    <w:rsid w:val="000C3351"/>
    <w:rsid w:val="000C35E7"/>
    <w:rsid w:val="000C3AA3"/>
    <w:rsid w:val="000C3AE8"/>
    <w:rsid w:val="000C3CDF"/>
    <w:rsid w:val="000C3E2D"/>
    <w:rsid w:val="000C3E55"/>
    <w:rsid w:val="000C406C"/>
    <w:rsid w:val="000C4145"/>
    <w:rsid w:val="000C44C8"/>
    <w:rsid w:val="000C44DB"/>
    <w:rsid w:val="000C44E9"/>
    <w:rsid w:val="000C46DE"/>
    <w:rsid w:val="000C49D6"/>
    <w:rsid w:val="000C49E0"/>
    <w:rsid w:val="000C4A55"/>
    <w:rsid w:val="000C4C43"/>
    <w:rsid w:val="000C4C59"/>
    <w:rsid w:val="000C4E6B"/>
    <w:rsid w:val="000C5396"/>
    <w:rsid w:val="000C5441"/>
    <w:rsid w:val="000C56AD"/>
    <w:rsid w:val="000C59F8"/>
    <w:rsid w:val="000C5A16"/>
    <w:rsid w:val="000C5B35"/>
    <w:rsid w:val="000C5D57"/>
    <w:rsid w:val="000C5FB4"/>
    <w:rsid w:val="000C5FD2"/>
    <w:rsid w:val="000C61EF"/>
    <w:rsid w:val="000C6228"/>
    <w:rsid w:val="000C6265"/>
    <w:rsid w:val="000C6322"/>
    <w:rsid w:val="000C6414"/>
    <w:rsid w:val="000C6479"/>
    <w:rsid w:val="000C655C"/>
    <w:rsid w:val="000C679B"/>
    <w:rsid w:val="000C6C1C"/>
    <w:rsid w:val="000C6CBF"/>
    <w:rsid w:val="000C6D43"/>
    <w:rsid w:val="000C7201"/>
    <w:rsid w:val="000C73B4"/>
    <w:rsid w:val="000C7D4E"/>
    <w:rsid w:val="000C7D70"/>
    <w:rsid w:val="000C7DD3"/>
    <w:rsid w:val="000C7E14"/>
    <w:rsid w:val="000D01BA"/>
    <w:rsid w:val="000D02BB"/>
    <w:rsid w:val="000D07FE"/>
    <w:rsid w:val="000D0932"/>
    <w:rsid w:val="000D0AD3"/>
    <w:rsid w:val="000D0D43"/>
    <w:rsid w:val="000D0E5D"/>
    <w:rsid w:val="000D0E72"/>
    <w:rsid w:val="000D0F9D"/>
    <w:rsid w:val="000D1260"/>
    <w:rsid w:val="000D12DE"/>
    <w:rsid w:val="000D14F3"/>
    <w:rsid w:val="000D1666"/>
    <w:rsid w:val="000D198D"/>
    <w:rsid w:val="000D19C5"/>
    <w:rsid w:val="000D1A28"/>
    <w:rsid w:val="000D1D79"/>
    <w:rsid w:val="000D1E26"/>
    <w:rsid w:val="000D1F83"/>
    <w:rsid w:val="000D20C9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CA5"/>
    <w:rsid w:val="000D2D12"/>
    <w:rsid w:val="000D2E2A"/>
    <w:rsid w:val="000D3487"/>
    <w:rsid w:val="000D37AC"/>
    <w:rsid w:val="000D37EF"/>
    <w:rsid w:val="000D3809"/>
    <w:rsid w:val="000D38FE"/>
    <w:rsid w:val="000D39E3"/>
    <w:rsid w:val="000D3A34"/>
    <w:rsid w:val="000D3C1B"/>
    <w:rsid w:val="000D3CB5"/>
    <w:rsid w:val="000D401B"/>
    <w:rsid w:val="000D4240"/>
    <w:rsid w:val="000D424F"/>
    <w:rsid w:val="000D460D"/>
    <w:rsid w:val="000D46EE"/>
    <w:rsid w:val="000D4C0E"/>
    <w:rsid w:val="000D4CE6"/>
    <w:rsid w:val="000D4E0C"/>
    <w:rsid w:val="000D4E68"/>
    <w:rsid w:val="000D4FDD"/>
    <w:rsid w:val="000D504F"/>
    <w:rsid w:val="000D5517"/>
    <w:rsid w:val="000D55E0"/>
    <w:rsid w:val="000D55E1"/>
    <w:rsid w:val="000D5E00"/>
    <w:rsid w:val="000D5F83"/>
    <w:rsid w:val="000D5FF4"/>
    <w:rsid w:val="000D63A7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64F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303"/>
    <w:rsid w:val="000E2640"/>
    <w:rsid w:val="000E28C7"/>
    <w:rsid w:val="000E2C23"/>
    <w:rsid w:val="000E2D4A"/>
    <w:rsid w:val="000E2EE8"/>
    <w:rsid w:val="000E30F2"/>
    <w:rsid w:val="000E36AD"/>
    <w:rsid w:val="000E3771"/>
    <w:rsid w:val="000E3A4A"/>
    <w:rsid w:val="000E3AA3"/>
    <w:rsid w:val="000E3B40"/>
    <w:rsid w:val="000E3B4E"/>
    <w:rsid w:val="000E3C06"/>
    <w:rsid w:val="000E3D46"/>
    <w:rsid w:val="000E3D4B"/>
    <w:rsid w:val="000E3D7F"/>
    <w:rsid w:val="000E3EDB"/>
    <w:rsid w:val="000E4241"/>
    <w:rsid w:val="000E4841"/>
    <w:rsid w:val="000E4E8D"/>
    <w:rsid w:val="000E5090"/>
    <w:rsid w:val="000E552B"/>
    <w:rsid w:val="000E5822"/>
    <w:rsid w:val="000E58CF"/>
    <w:rsid w:val="000E59D8"/>
    <w:rsid w:val="000E59F2"/>
    <w:rsid w:val="000E5C00"/>
    <w:rsid w:val="000E5FE6"/>
    <w:rsid w:val="000E5FEE"/>
    <w:rsid w:val="000E60CC"/>
    <w:rsid w:val="000E61CD"/>
    <w:rsid w:val="000E6208"/>
    <w:rsid w:val="000E6400"/>
    <w:rsid w:val="000E64DC"/>
    <w:rsid w:val="000E66A5"/>
    <w:rsid w:val="000E6744"/>
    <w:rsid w:val="000E6954"/>
    <w:rsid w:val="000E6E25"/>
    <w:rsid w:val="000E72CA"/>
    <w:rsid w:val="000E733B"/>
    <w:rsid w:val="000E7599"/>
    <w:rsid w:val="000E7653"/>
    <w:rsid w:val="000E768A"/>
    <w:rsid w:val="000E76B6"/>
    <w:rsid w:val="000E7792"/>
    <w:rsid w:val="000E7986"/>
    <w:rsid w:val="000E7C88"/>
    <w:rsid w:val="000E7D39"/>
    <w:rsid w:val="000E7EB8"/>
    <w:rsid w:val="000E7F2C"/>
    <w:rsid w:val="000F0115"/>
    <w:rsid w:val="000F01DE"/>
    <w:rsid w:val="000F03A8"/>
    <w:rsid w:val="000F03D1"/>
    <w:rsid w:val="000F05A1"/>
    <w:rsid w:val="000F0BE8"/>
    <w:rsid w:val="000F0D6C"/>
    <w:rsid w:val="000F0E0B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DA5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4EB"/>
    <w:rsid w:val="000F3923"/>
    <w:rsid w:val="000F3B4F"/>
    <w:rsid w:val="000F3CD5"/>
    <w:rsid w:val="000F3F4F"/>
    <w:rsid w:val="000F40AD"/>
    <w:rsid w:val="000F4A79"/>
    <w:rsid w:val="000F4C1E"/>
    <w:rsid w:val="000F4DFA"/>
    <w:rsid w:val="000F52A8"/>
    <w:rsid w:val="000F5331"/>
    <w:rsid w:val="000F54FA"/>
    <w:rsid w:val="000F565F"/>
    <w:rsid w:val="000F56F5"/>
    <w:rsid w:val="000F5758"/>
    <w:rsid w:val="000F57AF"/>
    <w:rsid w:val="000F57C2"/>
    <w:rsid w:val="000F59C7"/>
    <w:rsid w:val="000F5A74"/>
    <w:rsid w:val="000F5E0F"/>
    <w:rsid w:val="000F5E5D"/>
    <w:rsid w:val="000F677C"/>
    <w:rsid w:val="000F680D"/>
    <w:rsid w:val="000F684B"/>
    <w:rsid w:val="000F68D7"/>
    <w:rsid w:val="000F694A"/>
    <w:rsid w:val="000F6AB3"/>
    <w:rsid w:val="000F6CB5"/>
    <w:rsid w:val="000F724B"/>
    <w:rsid w:val="000F72C2"/>
    <w:rsid w:val="000F7352"/>
    <w:rsid w:val="000F738B"/>
    <w:rsid w:val="000F74FD"/>
    <w:rsid w:val="000F78E2"/>
    <w:rsid w:val="000F7C17"/>
    <w:rsid w:val="000F7E27"/>
    <w:rsid w:val="000F7EFD"/>
    <w:rsid w:val="001005AB"/>
    <w:rsid w:val="0010068F"/>
    <w:rsid w:val="00100A0E"/>
    <w:rsid w:val="00100B4A"/>
    <w:rsid w:val="00101007"/>
    <w:rsid w:val="001010E3"/>
    <w:rsid w:val="00101576"/>
    <w:rsid w:val="0010167E"/>
    <w:rsid w:val="001017F1"/>
    <w:rsid w:val="0010186E"/>
    <w:rsid w:val="0010195C"/>
    <w:rsid w:val="00101971"/>
    <w:rsid w:val="00101A5D"/>
    <w:rsid w:val="00101B3D"/>
    <w:rsid w:val="00101E96"/>
    <w:rsid w:val="001020A0"/>
    <w:rsid w:val="001020A3"/>
    <w:rsid w:val="00102298"/>
    <w:rsid w:val="00102320"/>
    <w:rsid w:val="0010240B"/>
    <w:rsid w:val="00102563"/>
    <w:rsid w:val="001026A9"/>
    <w:rsid w:val="001027ED"/>
    <w:rsid w:val="00102809"/>
    <w:rsid w:val="00102A54"/>
    <w:rsid w:val="00102AA7"/>
    <w:rsid w:val="00102BC4"/>
    <w:rsid w:val="00102BD7"/>
    <w:rsid w:val="00102CF0"/>
    <w:rsid w:val="0010308C"/>
    <w:rsid w:val="001030EB"/>
    <w:rsid w:val="001031B7"/>
    <w:rsid w:val="0010324D"/>
    <w:rsid w:val="00103558"/>
    <w:rsid w:val="001035DA"/>
    <w:rsid w:val="001038CE"/>
    <w:rsid w:val="00103AEF"/>
    <w:rsid w:val="00103BAD"/>
    <w:rsid w:val="00104166"/>
    <w:rsid w:val="0010418D"/>
    <w:rsid w:val="001041A5"/>
    <w:rsid w:val="00104258"/>
    <w:rsid w:val="00104747"/>
    <w:rsid w:val="00104C7B"/>
    <w:rsid w:val="00104EC3"/>
    <w:rsid w:val="00104F5D"/>
    <w:rsid w:val="0010522E"/>
    <w:rsid w:val="0010523F"/>
    <w:rsid w:val="001057B9"/>
    <w:rsid w:val="00105D2B"/>
    <w:rsid w:val="00105E64"/>
    <w:rsid w:val="0010635D"/>
    <w:rsid w:val="00106461"/>
    <w:rsid w:val="00106855"/>
    <w:rsid w:val="00106970"/>
    <w:rsid w:val="00106DF7"/>
    <w:rsid w:val="00106E80"/>
    <w:rsid w:val="001074E7"/>
    <w:rsid w:val="00107EBC"/>
    <w:rsid w:val="00107EFF"/>
    <w:rsid w:val="00107F36"/>
    <w:rsid w:val="00107FAE"/>
    <w:rsid w:val="00110288"/>
    <w:rsid w:val="00110380"/>
    <w:rsid w:val="001103A2"/>
    <w:rsid w:val="001106B7"/>
    <w:rsid w:val="001107B5"/>
    <w:rsid w:val="001108EA"/>
    <w:rsid w:val="00110CCF"/>
    <w:rsid w:val="00110D6B"/>
    <w:rsid w:val="00110EAD"/>
    <w:rsid w:val="00110F48"/>
    <w:rsid w:val="0011117F"/>
    <w:rsid w:val="001111B6"/>
    <w:rsid w:val="00111302"/>
    <w:rsid w:val="00111426"/>
    <w:rsid w:val="00111502"/>
    <w:rsid w:val="0011169A"/>
    <w:rsid w:val="00111827"/>
    <w:rsid w:val="00111AA9"/>
    <w:rsid w:val="00111C91"/>
    <w:rsid w:val="00111E5C"/>
    <w:rsid w:val="00111EB7"/>
    <w:rsid w:val="00112519"/>
    <w:rsid w:val="00112593"/>
    <w:rsid w:val="001125E2"/>
    <w:rsid w:val="00112606"/>
    <w:rsid w:val="00112756"/>
    <w:rsid w:val="00112795"/>
    <w:rsid w:val="00112A1A"/>
    <w:rsid w:val="00112B7F"/>
    <w:rsid w:val="00112CA8"/>
    <w:rsid w:val="00112F49"/>
    <w:rsid w:val="00112FF4"/>
    <w:rsid w:val="001130C3"/>
    <w:rsid w:val="00113107"/>
    <w:rsid w:val="00113480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5135"/>
    <w:rsid w:val="001152CC"/>
    <w:rsid w:val="001155F5"/>
    <w:rsid w:val="00115C77"/>
    <w:rsid w:val="00115DCE"/>
    <w:rsid w:val="00115E87"/>
    <w:rsid w:val="00115EEE"/>
    <w:rsid w:val="00115EEF"/>
    <w:rsid w:val="00116046"/>
    <w:rsid w:val="001161B4"/>
    <w:rsid w:val="001169B8"/>
    <w:rsid w:val="00116DFD"/>
    <w:rsid w:val="00116F74"/>
    <w:rsid w:val="001170F4"/>
    <w:rsid w:val="001173FF"/>
    <w:rsid w:val="001176B7"/>
    <w:rsid w:val="00117C45"/>
    <w:rsid w:val="00120028"/>
    <w:rsid w:val="0012027C"/>
    <w:rsid w:val="00120513"/>
    <w:rsid w:val="00120557"/>
    <w:rsid w:val="00120596"/>
    <w:rsid w:val="0012072F"/>
    <w:rsid w:val="001207B7"/>
    <w:rsid w:val="00120AEF"/>
    <w:rsid w:val="00120BB2"/>
    <w:rsid w:val="00120D77"/>
    <w:rsid w:val="00120DDC"/>
    <w:rsid w:val="00120E54"/>
    <w:rsid w:val="00120EA2"/>
    <w:rsid w:val="00121490"/>
    <w:rsid w:val="00121562"/>
    <w:rsid w:val="0012171B"/>
    <w:rsid w:val="00121766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D0"/>
    <w:rsid w:val="001229DA"/>
    <w:rsid w:val="00122A07"/>
    <w:rsid w:val="00122FF2"/>
    <w:rsid w:val="00123073"/>
    <w:rsid w:val="00123257"/>
    <w:rsid w:val="001239C2"/>
    <w:rsid w:val="001239DE"/>
    <w:rsid w:val="00123BFF"/>
    <w:rsid w:val="0012404F"/>
    <w:rsid w:val="00124111"/>
    <w:rsid w:val="00124252"/>
    <w:rsid w:val="00124802"/>
    <w:rsid w:val="00124944"/>
    <w:rsid w:val="00124B27"/>
    <w:rsid w:val="00124E3B"/>
    <w:rsid w:val="00124EC1"/>
    <w:rsid w:val="00125297"/>
    <w:rsid w:val="001256B4"/>
    <w:rsid w:val="00125729"/>
    <w:rsid w:val="001258B0"/>
    <w:rsid w:val="00125C52"/>
    <w:rsid w:val="00125CFC"/>
    <w:rsid w:val="00125E63"/>
    <w:rsid w:val="00125E9E"/>
    <w:rsid w:val="00126570"/>
    <w:rsid w:val="0012668A"/>
    <w:rsid w:val="001266F1"/>
    <w:rsid w:val="00126828"/>
    <w:rsid w:val="0012690F"/>
    <w:rsid w:val="00126DA5"/>
    <w:rsid w:val="0012712E"/>
    <w:rsid w:val="001271F5"/>
    <w:rsid w:val="001271F9"/>
    <w:rsid w:val="00127223"/>
    <w:rsid w:val="00127253"/>
    <w:rsid w:val="00127407"/>
    <w:rsid w:val="0012741B"/>
    <w:rsid w:val="0012745F"/>
    <w:rsid w:val="00127548"/>
    <w:rsid w:val="0012758D"/>
    <w:rsid w:val="00127662"/>
    <w:rsid w:val="0012772E"/>
    <w:rsid w:val="00127B85"/>
    <w:rsid w:val="00127BD4"/>
    <w:rsid w:val="00127E48"/>
    <w:rsid w:val="00127E9A"/>
    <w:rsid w:val="00130319"/>
    <w:rsid w:val="0013034C"/>
    <w:rsid w:val="00130558"/>
    <w:rsid w:val="00130642"/>
    <w:rsid w:val="0013092C"/>
    <w:rsid w:val="0013110B"/>
    <w:rsid w:val="00131543"/>
    <w:rsid w:val="00131569"/>
    <w:rsid w:val="00131631"/>
    <w:rsid w:val="00131793"/>
    <w:rsid w:val="00131B23"/>
    <w:rsid w:val="00131E99"/>
    <w:rsid w:val="00131FD4"/>
    <w:rsid w:val="00132D39"/>
    <w:rsid w:val="00133103"/>
    <w:rsid w:val="00133156"/>
    <w:rsid w:val="0013328B"/>
    <w:rsid w:val="001332F9"/>
    <w:rsid w:val="001334E7"/>
    <w:rsid w:val="001337D7"/>
    <w:rsid w:val="00133BD2"/>
    <w:rsid w:val="001340F3"/>
    <w:rsid w:val="0013441D"/>
    <w:rsid w:val="00134714"/>
    <w:rsid w:val="0013497A"/>
    <w:rsid w:val="001349C0"/>
    <w:rsid w:val="00134A77"/>
    <w:rsid w:val="00134AFA"/>
    <w:rsid w:val="00134C1A"/>
    <w:rsid w:val="00134EC2"/>
    <w:rsid w:val="0013508A"/>
    <w:rsid w:val="00135222"/>
    <w:rsid w:val="001352DA"/>
    <w:rsid w:val="001353D9"/>
    <w:rsid w:val="001355D8"/>
    <w:rsid w:val="00135A8C"/>
    <w:rsid w:val="00135B62"/>
    <w:rsid w:val="00135E13"/>
    <w:rsid w:val="001360B9"/>
    <w:rsid w:val="00136339"/>
    <w:rsid w:val="00136571"/>
    <w:rsid w:val="001366D6"/>
    <w:rsid w:val="00136AE6"/>
    <w:rsid w:val="00136BDF"/>
    <w:rsid w:val="00136E15"/>
    <w:rsid w:val="00136ED5"/>
    <w:rsid w:val="0013714C"/>
    <w:rsid w:val="001371FD"/>
    <w:rsid w:val="001372B1"/>
    <w:rsid w:val="00137423"/>
    <w:rsid w:val="0013742D"/>
    <w:rsid w:val="0013763B"/>
    <w:rsid w:val="00137819"/>
    <w:rsid w:val="001378B9"/>
    <w:rsid w:val="00137912"/>
    <w:rsid w:val="00137BD5"/>
    <w:rsid w:val="00137BEB"/>
    <w:rsid w:val="001403C2"/>
    <w:rsid w:val="00140862"/>
    <w:rsid w:val="001408A4"/>
    <w:rsid w:val="00140BA7"/>
    <w:rsid w:val="00140DA5"/>
    <w:rsid w:val="0014108C"/>
    <w:rsid w:val="00141262"/>
    <w:rsid w:val="001415CD"/>
    <w:rsid w:val="001415F6"/>
    <w:rsid w:val="00141A30"/>
    <w:rsid w:val="001420CA"/>
    <w:rsid w:val="00142166"/>
    <w:rsid w:val="001421C5"/>
    <w:rsid w:val="001425D9"/>
    <w:rsid w:val="00142635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BFC"/>
    <w:rsid w:val="00143C8E"/>
    <w:rsid w:val="001441BF"/>
    <w:rsid w:val="0014436D"/>
    <w:rsid w:val="00144488"/>
    <w:rsid w:val="00144528"/>
    <w:rsid w:val="001445A9"/>
    <w:rsid w:val="001445CF"/>
    <w:rsid w:val="0014489B"/>
    <w:rsid w:val="00144BE2"/>
    <w:rsid w:val="00144F37"/>
    <w:rsid w:val="00145411"/>
    <w:rsid w:val="0014567F"/>
    <w:rsid w:val="001458BF"/>
    <w:rsid w:val="00145B12"/>
    <w:rsid w:val="00145B35"/>
    <w:rsid w:val="00145C8F"/>
    <w:rsid w:val="00145F11"/>
    <w:rsid w:val="001461EB"/>
    <w:rsid w:val="00146354"/>
    <w:rsid w:val="0014638B"/>
    <w:rsid w:val="0014638D"/>
    <w:rsid w:val="00146933"/>
    <w:rsid w:val="00146ACB"/>
    <w:rsid w:val="00146C63"/>
    <w:rsid w:val="00146E43"/>
    <w:rsid w:val="00146F69"/>
    <w:rsid w:val="00146FA2"/>
    <w:rsid w:val="001471FC"/>
    <w:rsid w:val="00147269"/>
    <w:rsid w:val="00147302"/>
    <w:rsid w:val="001473AB"/>
    <w:rsid w:val="00147768"/>
    <w:rsid w:val="00147C0B"/>
    <w:rsid w:val="00147C15"/>
    <w:rsid w:val="00147C6D"/>
    <w:rsid w:val="001503C2"/>
    <w:rsid w:val="001505F9"/>
    <w:rsid w:val="0015074E"/>
    <w:rsid w:val="00150777"/>
    <w:rsid w:val="00150DB6"/>
    <w:rsid w:val="00150F51"/>
    <w:rsid w:val="00150FCA"/>
    <w:rsid w:val="00151091"/>
    <w:rsid w:val="00151565"/>
    <w:rsid w:val="001515A7"/>
    <w:rsid w:val="001516D8"/>
    <w:rsid w:val="0015172E"/>
    <w:rsid w:val="00151825"/>
    <w:rsid w:val="001518EA"/>
    <w:rsid w:val="00151ABA"/>
    <w:rsid w:val="00151B5F"/>
    <w:rsid w:val="00151B94"/>
    <w:rsid w:val="00151B9F"/>
    <w:rsid w:val="00151C34"/>
    <w:rsid w:val="00152169"/>
    <w:rsid w:val="0015239C"/>
    <w:rsid w:val="001524E0"/>
    <w:rsid w:val="001525EC"/>
    <w:rsid w:val="00152B7A"/>
    <w:rsid w:val="001530DD"/>
    <w:rsid w:val="001530DF"/>
    <w:rsid w:val="0015337C"/>
    <w:rsid w:val="001533B1"/>
    <w:rsid w:val="001533CF"/>
    <w:rsid w:val="001537CD"/>
    <w:rsid w:val="00153822"/>
    <w:rsid w:val="0015383D"/>
    <w:rsid w:val="00153B6C"/>
    <w:rsid w:val="00153B8B"/>
    <w:rsid w:val="00153E75"/>
    <w:rsid w:val="00153EB8"/>
    <w:rsid w:val="00154025"/>
    <w:rsid w:val="001541E6"/>
    <w:rsid w:val="00154445"/>
    <w:rsid w:val="0015458B"/>
    <w:rsid w:val="00154A37"/>
    <w:rsid w:val="00154D2A"/>
    <w:rsid w:val="00154FE9"/>
    <w:rsid w:val="00155094"/>
    <w:rsid w:val="00155650"/>
    <w:rsid w:val="0015578B"/>
    <w:rsid w:val="001557B5"/>
    <w:rsid w:val="00155A20"/>
    <w:rsid w:val="00155DB4"/>
    <w:rsid w:val="00155E3B"/>
    <w:rsid w:val="001562BE"/>
    <w:rsid w:val="00156D32"/>
    <w:rsid w:val="00157292"/>
    <w:rsid w:val="0015760F"/>
    <w:rsid w:val="0015766A"/>
    <w:rsid w:val="00157816"/>
    <w:rsid w:val="0015787E"/>
    <w:rsid w:val="00157CDD"/>
    <w:rsid w:val="00157D5F"/>
    <w:rsid w:val="00157F55"/>
    <w:rsid w:val="00157FEE"/>
    <w:rsid w:val="00160007"/>
    <w:rsid w:val="00160296"/>
    <w:rsid w:val="001602D8"/>
    <w:rsid w:val="0016046E"/>
    <w:rsid w:val="00160A10"/>
    <w:rsid w:val="00160AA5"/>
    <w:rsid w:val="00160C6E"/>
    <w:rsid w:val="0016136A"/>
    <w:rsid w:val="00161434"/>
    <w:rsid w:val="0016156C"/>
    <w:rsid w:val="00161A77"/>
    <w:rsid w:val="00161A89"/>
    <w:rsid w:val="00161AB9"/>
    <w:rsid w:val="00161C43"/>
    <w:rsid w:val="00161CA1"/>
    <w:rsid w:val="00161E96"/>
    <w:rsid w:val="00161F87"/>
    <w:rsid w:val="00161FE8"/>
    <w:rsid w:val="001625AA"/>
    <w:rsid w:val="00162672"/>
    <w:rsid w:val="00162712"/>
    <w:rsid w:val="00162A3C"/>
    <w:rsid w:val="00162AD6"/>
    <w:rsid w:val="00162BCB"/>
    <w:rsid w:val="00162C83"/>
    <w:rsid w:val="0016310C"/>
    <w:rsid w:val="0016332A"/>
    <w:rsid w:val="0016337D"/>
    <w:rsid w:val="001633A4"/>
    <w:rsid w:val="00163449"/>
    <w:rsid w:val="00163472"/>
    <w:rsid w:val="0016369F"/>
    <w:rsid w:val="001638F0"/>
    <w:rsid w:val="00163945"/>
    <w:rsid w:val="00163997"/>
    <w:rsid w:val="00163E56"/>
    <w:rsid w:val="00164660"/>
    <w:rsid w:val="001646A8"/>
    <w:rsid w:val="00164C8F"/>
    <w:rsid w:val="00164DF9"/>
    <w:rsid w:val="00164EFD"/>
    <w:rsid w:val="00165031"/>
    <w:rsid w:val="00165054"/>
    <w:rsid w:val="00165223"/>
    <w:rsid w:val="001652F4"/>
    <w:rsid w:val="0016554F"/>
    <w:rsid w:val="00165687"/>
    <w:rsid w:val="001657B6"/>
    <w:rsid w:val="0016609F"/>
    <w:rsid w:val="001661AA"/>
    <w:rsid w:val="001662FC"/>
    <w:rsid w:val="001665D6"/>
    <w:rsid w:val="00166833"/>
    <w:rsid w:val="00166DBF"/>
    <w:rsid w:val="001670CA"/>
    <w:rsid w:val="00167663"/>
    <w:rsid w:val="001679BC"/>
    <w:rsid w:val="001679C5"/>
    <w:rsid w:val="00167EEE"/>
    <w:rsid w:val="00167F07"/>
    <w:rsid w:val="0017044E"/>
    <w:rsid w:val="001704BA"/>
    <w:rsid w:val="00170570"/>
    <w:rsid w:val="001706FF"/>
    <w:rsid w:val="001709BD"/>
    <w:rsid w:val="00170C0A"/>
    <w:rsid w:val="00170E74"/>
    <w:rsid w:val="001714E4"/>
    <w:rsid w:val="00171BD8"/>
    <w:rsid w:val="00171C07"/>
    <w:rsid w:val="00171D23"/>
    <w:rsid w:val="00171E83"/>
    <w:rsid w:val="00171FD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949"/>
    <w:rsid w:val="00173BDB"/>
    <w:rsid w:val="00173EAF"/>
    <w:rsid w:val="00173F9B"/>
    <w:rsid w:val="001743D9"/>
    <w:rsid w:val="00174596"/>
    <w:rsid w:val="0017464E"/>
    <w:rsid w:val="0017477C"/>
    <w:rsid w:val="00174814"/>
    <w:rsid w:val="00174CF4"/>
    <w:rsid w:val="00174D5B"/>
    <w:rsid w:val="0017544A"/>
    <w:rsid w:val="001754CF"/>
    <w:rsid w:val="00175732"/>
    <w:rsid w:val="00175C29"/>
    <w:rsid w:val="00175CAF"/>
    <w:rsid w:val="00175E15"/>
    <w:rsid w:val="00175E26"/>
    <w:rsid w:val="00175E3A"/>
    <w:rsid w:val="00176156"/>
    <w:rsid w:val="00176241"/>
    <w:rsid w:val="001762BD"/>
    <w:rsid w:val="00176318"/>
    <w:rsid w:val="00176652"/>
    <w:rsid w:val="001768B6"/>
    <w:rsid w:val="00176945"/>
    <w:rsid w:val="00176ACD"/>
    <w:rsid w:val="00176BA5"/>
    <w:rsid w:val="00176BCF"/>
    <w:rsid w:val="00176D92"/>
    <w:rsid w:val="00176F2D"/>
    <w:rsid w:val="00177096"/>
    <w:rsid w:val="001771D5"/>
    <w:rsid w:val="00177333"/>
    <w:rsid w:val="001777D1"/>
    <w:rsid w:val="00177970"/>
    <w:rsid w:val="00177FC1"/>
    <w:rsid w:val="001800B8"/>
    <w:rsid w:val="001800CA"/>
    <w:rsid w:val="0018038A"/>
    <w:rsid w:val="001803AE"/>
    <w:rsid w:val="00180507"/>
    <w:rsid w:val="00180688"/>
    <w:rsid w:val="00180AB2"/>
    <w:rsid w:val="00180BAF"/>
    <w:rsid w:val="00180C5C"/>
    <w:rsid w:val="00180D5E"/>
    <w:rsid w:val="00180E49"/>
    <w:rsid w:val="00180E4B"/>
    <w:rsid w:val="00181059"/>
    <w:rsid w:val="001811CA"/>
    <w:rsid w:val="00181289"/>
    <w:rsid w:val="001812B3"/>
    <w:rsid w:val="0018139E"/>
    <w:rsid w:val="00181972"/>
    <w:rsid w:val="00181A70"/>
    <w:rsid w:val="00181A7D"/>
    <w:rsid w:val="00181C05"/>
    <w:rsid w:val="001824DB"/>
    <w:rsid w:val="0018267D"/>
    <w:rsid w:val="00182838"/>
    <w:rsid w:val="0018287B"/>
    <w:rsid w:val="00182AE3"/>
    <w:rsid w:val="00182B7F"/>
    <w:rsid w:val="00182BE3"/>
    <w:rsid w:val="00182C83"/>
    <w:rsid w:val="00182D02"/>
    <w:rsid w:val="00182EE2"/>
    <w:rsid w:val="00183445"/>
    <w:rsid w:val="00183448"/>
    <w:rsid w:val="001838DA"/>
    <w:rsid w:val="00183B65"/>
    <w:rsid w:val="00183BAA"/>
    <w:rsid w:val="00183D07"/>
    <w:rsid w:val="00183FEA"/>
    <w:rsid w:val="001842E4"/>
    <w:rsid w:val="00184407"/>
    <w:rsid w:val="00184499"/>
    <w:rsid w:val="0018464E"/>
    <w:rsid w:val="001846FE"/>
    <w:rsid w:val="00184866"/>
    <w:rsid w:val="00184C3F"/>
    <w:rsid w:val="00184C5D"/>
    <w:rsid w:val="00185207"/>
    <w:rsid w:val="001852A5"/>
    <w:rsid w:val="001854D0"/>
    <w:rsid w:val="0018555B"/>
    <w:rsid w:val="00185727"/>
    <w:rsid w:val="00185784"/>
    <w:rsid w:val="001857E3"/>
    <w:rsid w:val="00185893"/>
    <w:rsid w:val="001863F1"/>
    <w:rsid w:val="00186421"/>
    <w:rsid w:val="00186488"/>
    <w:rsid w:val="001865F0"/>
    <w:rsid w:val="001866F1"/>
    <w:rsid w:val="00186C47"/>
    <w:rsid w:val="00186CDA"/>
    <w:rsid w:val="00186D9B"/>
    <w:rsid w:val="001870FD"/>
    <w:rsid w:val="00187222"/>
    <w:rsid w:val="0018733B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AD6"/>
    <w:rsid w:val="00190DA7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73E"/>
    <w:rsid w:val="00192806"/>
    <w:rsid w:val="001929EC"/>
    <w:rsid w:val="00192A38"/>
    <w:rsid w:val="00192D4C"/>
    <w:rsid w:val="00193142"/>
    <w:rsid w:val="001934C1"/>
    <w:rsid w:val="0019355F"/>
    <w:rsid w:val="0019364D"/>
    <w:rsid w:val="00193747"/>
    <w:rsid w:val="00193BAC"/>
    <w:rsid w:val="00193D13"/>
    <w:rsid w:val="00193D60"/>
    <w:rsid w:val="00193EA8"/>
    <w:rsid w:val="00194674"/>
    <w:rsid w:val="0019493C"/>
    <w:rsid w:val="00194B7E"/>
    <w:rsid w:val="00194EF3"/>
    <w:rsid w:val="00194F63"/>
    <w:rsid w:val="0019525B"/>
    <w:rsid w:val="0019542B"/>
    <w:rsid w:val="00195578"/>
    <w:rsid w:val="001956A0"/>
    <w:rsid w:val="00195A89"/>
    <w:rsid w:val="00195FDF"/>
    <w:rsid w:val="001961E0"/>
    <w:rsid w:val="001966D2"/>
    <w:rsid w:val="00196836"/>
    <w:rsid w:val="00196FDA"/>
    <w:rsid w:val="0019703E"/>
    <w:rsid w:val="001971C3"/>
    <w:rsid w:val="001972BE"/>
    <w:rsid w:val="0019756A"/>
    <w:rsid w:val="00197582"/>
    <w:rsid w:val="0019779B"/>
    <w:rsid w:val="00197B18"/>
    <w:rsid w:val="00197EF4"/>
    <w:rsid w:val="00197F58"/>
    <w:rsid w:val="001A019D"/>
    <w:rsid w:val="001A02E0"/>
    <w:rsid w:val="001A040A"/>
    <w:rsid w:val="001A054F"/>
    <w:rsid w:val="001A072D"/>
    <w:rsid w:val="001A0A24"/>
    <w:rsid w:val="001A0B09"/>
    <w:rsid w:val="001A0C7F"/>
    <w:rsid w:val="001A12A8"/>
    <w:rsid w:val="001A12AC"/>
    <w:rsid w:val="001A14A3"/>
    <w:rsid w:val="001A14BF"/>
    <w:rsid w:val="001A1506"/>
    <w:rsid w:val="001A177A"/>
    <w:rsid w:val="001A1821"/>
    <w:rsid w:val="001A1846"/>
    <w:rsid w:val="001A1B9D"/>
    <w:rsid w:val="001A1D6F"/>
    <w:rsid w:val="001A1EC8"/>
    <w:rsid w:val="001A1F69"/>
    <w:rsid w:val="001A21C5"/>
    <w:rsid w:val="001A24F6"/>
    <w:rsid w:val="001A2840"/>
    <w:rsid w:val="001A28A6"/>
    <w:rsid w:val="001A297B"/>
    <w:rsid w:val="001A2ADE"/>
    <w:rsid w:val="001A2F89"/>
    <w:rsid w:val="001A3553"/>
    <w:rsid w:val="001A3F9E"/>
    <w:rsid w:val="001A41EA"/>
    <w:rsid w:val="001A443E"/>
    <w:rsid w:val="001A4C57"/>
    <w:rsid w:val="001A4E23"/>
    <w:rsid w:val="001A50B1"/>
    <w:rsid w:val="001A5820"/>
    <w:rsid w:val="001A584A"/>
    <w:rsid w:val="001A58DC"/>
    <w:rsid w:val="001A5F42"/>
    <w:rsid w:val="001A6212"/>
    <w:rsid w:val="001A6604"/>
    <w:rsid w:val="001A6855"/>
    <w:rsid w:val="001A696C"/>
    <w:rsid w:val="001A6B0E"/>
    <w:rsid w:val="001A6C07"/>
    <w:rsid w:val="001A6DDC"/>
    <w:rsid w:val="001A6DE9"/>
    <w:rsid w:val="001A6DEA"/>
    <w:rsid w:val="001A6F9C"/>
    <w:rsid w:val="001A701F"/>
    <w:rsid w:val="001A7447"/>
    <w:rsid w:val="001A745C"/>
    <w:rsid w:val="001A77B7"/>
    <w:rsid w:val="001A792C"/>
    <w:rsid w:val="001A79A4"/>
    <w:rsid w:val="001B0033"/>
    <w:rsid w:val="001B0041"/>
    <w:rsid w:val="001B0078"/>
    <w:rsid w:val="001B01BF"/>
    <w:rsid w:val="001B01C4"/>
    <w:rsid w:val="001B035A"/>
    <w:rsid w:val="001B0396"/>
    <w:rsid w:val="001B05E2"/>
    <w:rsid w:val="001B0828"/>
    <w:rsid w:val="001B085C"/>
    <w:rsid w:val="001B0C43"/>
    <w:rsid w:val="001B0D79"/>
    <w:rsid w:val="001B0F6F"/>
    <w:rsid w:val="001B0FD7"/>
    <w:rsid w:val="001B1099"/>
    <w:rsid w:val="001B11CA"/>
    <w:rsid w:val="001B12B5"/>
    <w:rsid w:val="001B1595"/>
    <w:rsid w:val="001B15D7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A4E"/>
    <w:rsid w:val="001B4D69"/>
    <w:rsid w:val="001B4DD5"/>
    <w:rsid w:val="001B4F5F"/>
    <w:rsid w:val="001B5032"/>
    <w:rsid w:val="001B5159"/>
    <w:rsid w:val="001B51CD"/>
    <w:rsid w:val="001B53A9"/>
    <w:rsid w:val="001B5847"/>
    <w:rsid w:val="001B590B"/>
    <w:rsid w:val="001B5922"/>
    <w:rsid w:val="001B5D57"/>
    <w:rsid w:val="001B5DF9"/>
    <w:rsid w:val="001B5E13"/>
    <w:rsid w:val="001B61DE"/>
    <w:rsid w:val="001B66C2"/>
    <w:rsid w:val="001B674A"/>
    <w:rsid w:val="001B68A0"/>
    <w:rsid w:val="001B6982"/>
    <w:rsid w:val="001B6A05"/>
    <w:rsid w:val="001B6B77"/>
    <w:rsid w:val="001B6BD5"/>
    <w:rsid w:val="001B6C12"/>
    <w:rsid w:val="001B6D23"/>
    <w:rsid w:val="001B795D"/>
    <w:rsid w:val="001B7E76"/>
    <w:rsid w:val="001B7EC6"/>
    <w:rsid w:val="001C01B9"/>
    <w:rsid w:val="001C036E"/>
    <w:rsid w:val="001C0436"/>
    <w:rsid w:val="001C064F"/>
    <w:rsid w:val="001C0ACF"/>
    <w:rsid w:val="001C1106"/>
    <w:rsid w:val="001C11F9"/>
    <w:rsid w:val="001C16B3"/>
    <w:rsid w:val="001C1821"/>
    <w:rsid w:val="001C186D"/>
    <w:rsid w:val="001C207A"/>
    <w:rsid w:val="001C21A5"/>
    <w:rsid w:val="001C246A"/>
    <w:rsid w:val="001C2600"/>
    <w:rsid w:val="001C2C73"/>
    <w:rsid w:val="001C2CB3"/>
    <w:rsid w:val="001C2D43"/>
    <w:rsid w:val="001C2E77"/>
    <w:rsid w:val="001C3034"/>
    <w:rsid w:val="001C3175"/>
    <w:rsid w:val="001C3588"/>
    <w:rsid w:val="001C3667"/>
    <w:rsid w:val="001C36AE"/>
    <w:rsid w:val="001C374E"/>
    <w:rsid w:val="001C38E2"/>
    <w:rsid w:val="001C39A7"/>
    <w:rsid w:val="001C3A12"/>
    <w:rsid w:val="001C3FC8"/>
    <w:rsid w:val="001C41EF"/>
    <w:rsid w:val="001C4493"/>
    <w:rsid w:val="001C4673"/>
    <w:rsid w:val="001C4833"/>
    <w:rsid w:val="001C48F2"/>
    <w:rsid w:val="001C4AAD"/>
    <w:rsid w:val="001C4C6D"/>
    <w:rsid w:val="001C4F46"/>
    <w:rsid w:val="001C50D5"/>
    <w:rsid w:val="001C5357"/>
    <w:rsid w:val="001C543A"/>
    <w:rsid w:val="001C54F3"/>
    <w:rsid w:val="001C5DB8"/>
    <w:rsid w:val="001C60EE"/>
    <w:rsid w:val="001C6147"/>
    <w:rsid w:val="001C6174"/>
    <w:rsid w:val="001C6A21"/>
    <w:rsid w:val="001C6C98"/>
    <w:rsid w:val="001C71F2"/>
    <w:rsid w:val="001C7484"/>
    <w:rsid w:val="001C7AB5"/>
    <w:rsid w:val="001C7CB9"/>
    <w:rsid w:val="001C7FE6"/>
    <w:rsid w:val="001D0200"/>
    <w:rsid w:val="001D04B9"/>
    <w:rsid w:val="001D06C1"/>
    <w:rsid w:val="001D0D0C"/>
    <w:rsid w:val="001D1447"/>
    <w:rsid w:val="001D1469"/>
    <w:rsid w:val="001D15FF"/>
    <w:rsid w:val="001D17A0"/>
    <w:rsid w:val="001D1841"/>
    <w:rsid w:val="001D1EF5"/>
    <w:rsid w:val="001D2063"/>
    <w:rsid w:val="001D2401"/>
    <w:rsid w:val="001D249B"/>
    <w:rsid w:val="001D2769"/>
    <w:rsid w:val="001D27A4"/>
    <w:rsid w:val="001D2896"/>
    <w:rsid w:val="001D28AA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9BE"/>
    <w:rsid w:val="001D3A2C"/>
    <w:rsid w:val="001D3C29"/>
    <w:rsid w:val="001D3CC1"/>
    <w:rsid w:val="001D3EE0"/>
    <w:rsid w:val="001D3FAC"/>
    <w:rsid w:val="001D415F"/>
    <w:rsid w:val="001D42AC"/>
    <w:rsid w:val="001D43C3"/>
    <w:rsid w:val="001D4708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C2A"/>
    <w:rsid w:val="001D5D39"/>
    <w:rsid w:val="001D607A"/>
    <w:rsid w:val="001D6192"/>
    <w:rsid w:val="001D66FC"/>
    <w:rsid w:val="001D696B"/>
    <w:rsid w:val="001D6CFD"/>
    <w:rsid w:val="001D6E8E"/>
    <w:rsid w:val="001D6E97"/>
    <w:rsid w:val="001D70CA"/>
    <w:rsid w:val="001D7530"/>
    <w:rsid w:val="001D7697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0F60"/>
    <w:rsid w:val="001E0F90"/>
    <w:rsid w:val="001E1023"/>
    <w:rsid w:val="001E1039"/>
    <w:rsid w:val="001E1225"/>
    <w:rsid w:val="001E131F"/>
    <w:rsid w:val="001E15C8"/>
    <w:rsid w:val="001E1B2E"/>
    <w:rsid w:val="001E1C0D"/>
    <w:rsid w:val="001E1F99"/>
    <w:rsid w:val="001E210A"/>
    <w:rsid w:val="001E21F7"/>
    <w:rsid w:val="001E23E2"/>
    <w:rsid w:val="001E27EB"/>
    <w:rsid w:val="001E2916"/>
    <w:rsid w:val="001E2969"/>
    <w:rsid w:val="001E2D37"/>
    <w:rsid w:val="001E2EF6"/>
    <w:rsid w:val="001E2F07"/>
    <w:rsid w:val="001E31EE"/>
    <w:rsid w:val="001E32E0"/>
    <w:rsid w:val="001E3571"/>
    <w:rsid w:val="001E37FB"/>
    <w:rsid w:val="001E3ECE"/>
    <w:rsid w:val="001E424D"/>
    <w:rsid w:val="001E432B"/>
    <w:rsid w:val="001E443A"/>
    <w:rsid w:val="001E479B"/>
    <w:rsid w:val="001E4921"/>
    <w:rsid w:val="001E4F46"/>
    <w:rsid w:val="001E52E9"/>
    <w:rsid w:val="001E537A"/>
    <w:rsid w:val="001E53D8"/>
    <w:rsid w:val="001E55EC"/>
    <w:rsid w:val="001E57E7"/>
    <w:rsid w:val="001E584A"/>
    <w:rsid w:val="001E5958"/>
    <w:rsid w:val="001E5994"/>
    <w:rsid w:val="001E5AB4"/>
    <w:rsid w:val="001E5B7F"/>
    <w:rsid w:val="001E600E"/>
    <w:rsid w:val="001E6058"/>
    <w:rsid w:val="001E6155"/>
    <w:rsid w:val="001E61CA"/>
    <w:rsid w:val="001E61DD"/>
    <w:rsid w:val="001E63A2"/>
    <w:rsid w:val="001E66F3"/>
    <w:rsid w:val="001E6914"/>
    <w:rsid w:val="001E6DBA"/>
    <w:rsid w:val="001E6E8B"/>
    <w:rsid w:val="001E6F22"/>
    <w:rsid w:val="001E7176"/>
    <w:rsid w:val="001E7228"/>
    <w:rsid w:val="001E732F"/>
    <w:rsid w:val="001E7472"/>
    <w:rsid w:val="001E761C"/>
    <w:rsid w:val="001E7803"/>
    <w:rsid w:val="001E7D1A"/>
    <w:rsid w:val="001E7E63"/>
    <w:rsid w:val="001F01AA"/>
    <w:rsid w:val="001F02ED"/>
    <w:rsid w:val="001F0390"/>
    <w:rsid w:val="001F03BA"/>
    <w:rsid w:val="001F0442"/>
    <w:rsid w:val="001F099B"/>
    <w:rsid w:val="001F0CB8"/>
    <w:rsid w:val="001F1006"/>
    <w:rsid w:val="001F12FE"/>
    <w:rsid w:val="001F161C"/>
    <w:rsid w:val="001F1AFB"/>
    <w:rsid w:val="001F1B99"/>
    <w:rsid w:val="001F1E8A"/>
    <w:rsid w:val="001F229B"/>
    <w:rsid w:val="001F2575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31"/>
    <w:rsid w:val="001F40A6"/>
    <w:rsid w:val="001F4144"/>
    <w:rsid w:val="001F4310"/>
    <w:rsid w:val="001F4388"/>
    <w:rsid w:val="001F43FE"/>
    <w:rsid w:val="001F4454"/>
    <w:rsid w:val="001F4DED"/>
    <w:rsid w:val="001F552A"/>
    <w:rsid w:val="001F55D4"/>
    <w:rsid w:val="001F5639"/>
    <w:rsid w:val="001F57A5"/>
    <w:rsid w:val="001F5816"/>
    <w:rsid w:val="001F5954"/>
    <w:rsid w:val="001F59C4"/>
    <w:rsid w:val="001F5A57"/>
    <w:rsid w:val="001F5B7A"/>
    <w:rsid w:val="001F5C35"/>
    <w:rsid w:val="001F5EFD"/>
    <w:rsid w:val="001F615D"/>
    <w:rsid w:val="001F62F6"/>
    <w:rsid w:val="001F6341"/>
    <w:rsid w:val="001F638C"/>
    <w:rsid w:val="001F6634"/>
    <w:rsid w:val="001F671E"/>
    <w:rsid w:val="001F677A"/>
    <w:rsid w:val="001F6E05"/>
    <w:rsid w:val="001F71DC"/>
    <w:rsid w:val="001F7246"/>
    <w:rsid w:val="001F73BA"/>
    <w:rsid w:val="001F77DB"/>
    <w:rsid w:val="001F7827"/>
    <w:rsid w:val="001F786D"/>
    <w:rsid w:val="001F7D63"/>
    <w:rsid w:val="0020025E"/>
    <w:rsid w:val="00200950"/>
    <w:rsid w:val="00200993"/>
    <w:rsid w:val="00200D15"/>
    <w:rsid w:val="00200E52"/>
    <w:rsid w:val="00200E56"/>
    <w:rsid w:val="00200EFC"/>
    <w:rsid w:val="0020127A"/>
    <w:rsid w:val="00201354"/>
    <w:rsid w:val="0020158B"/>
    <w:rsid w:val="0020165E"/>
    <w:rsid w:val="002019FF"/>
    <w:rsid w:val="00201A58"/>
    <w:rsid w:val="00201CA6"/>
    <w:rsid w:val="00201F35"/>
    <w:rsid w:val="00201F9D"/>
    <w:rsid w:val="0020210A"/>
    <w:rsid w:val="00202145"/>
    <w:rsid w:val="0020234C"/>
    <w:rsid w:val="002023EE"/>
    <w:rsid w:val="00202CEB"/>
    <w:rsid w:val="00202F2F"/>
    <w:rsid w:val="00203130"/>
    <w:rsid w:val="00203574"/>
    <w:rsid w:val="002035A9"/>
    <w:rsid w:val="002035DA"/>
    <w:rsid w:val="00203AD1"/>
    <w:rsid w:val="00203D55"/>
    <w:rsid w:val="00203D9B"/>
    <w:rsid w:val="00203E55"/>
    <w:rsid w:val="00203F3D"/>
    <w:rsid w:val="002043AA"/>
    <w:rsid w:val="002048E4"/>
    <w:rsid w:val="00204E10"/>
    <w:rsid w:val="00204FAD"/>
    <w:rsid w:val="00205406"/>
    <w:rsid w:val="00205462"/>
    <w:rsid w:val="00205706"/>
    <w:rsid w:val="00206347"/>
    <w:rsid w:val="00206419"/>
    <w:rsid w:val="002064D1"/>
    <w:rsid w:val="002065CB"/>
    <w:rsid w:val="0020688D"/>
    <w:rsid w:val="002069A6"/>
    <w:rsid w:val="002069B7"/>
    <w:rsid w:val="00206B0D"/>
    <w:rsid w:val="002070D8"/>
    <w:rsid w:val="00207361"/>
    <w:rsid w:val="002073CA"/>
    <w:rsid w:val="00207505"/>
    <w:rsid w:val="002076F3"/>
    <w:rsid w:val="00207AD8"/>
    <w:rsid w:val="00207D9F"/>
    <w:rsid w:val="00210673"/>
    <w:rsid w:val="002106A6"/>
    <w:rsid w:val="0021083C"/>
    <w:rsid w:val="0021090F"/>
    <w:rsid w:val="00210B7C"/>
    <w:rsid w:val="00211030"/>
    <w:rsid w:val="002111D4"/>
    <w:rsid w:val="00211447"/>
    <w:rsid w:val="0021144F"/>
    <w:rsid w:val="00211897"/>
    <w:rsid w:val="002119E3"/>
    <w:rsid w:val="00211BAA"/>
    <w:rsid w:val="00211BBF"/>
    <w:rsid w:val="00211CC2"/>
    <w:rsid w:val="00211DC1"/>
    <w:rsid w:val="002121D7"/>
    <w:rsid w:val="002127E6"/>
    <w:rsid w:val="002128B4"/>
    <w:rsid w:val="00212D87"/>
    <w:rsid w:val="00212EAF"/>
    <w:rsid w:val="00212EF5"/>
    <w:rsid w:val="00212F0B"/>
    <w:rsid w:val="002132B5"/>
    <w:rsid w:val="00213766"/>
    <w:rsid w:val="00213AFF"/>
    <w:rsid w:val="00214061"/>
    <w:rsid w:val="002142D2"/>
    <w:rsid w:val="0021443F"/>
    <w:rsid w:val="0021455A"/>
    <w:rsid w:val="00214938"/>
    <w:rsid w:val="0021495E"/>
    <w:rsid w:val="00214FC9"/>
    <w:rsid w:val="0021523B"/>
    <w:rsid w:val="002153DB"/>
    <w:rsid w:val="0021593F"/>
    <w:rsid w:val="00215962"/>
    <w:rsid w:val="002159A3"/>
    <w:rsid w:val="00215A16"/>
    <w:rsid w:val="00215A69"/>
    <w:rsid w:val="00215D77"/>
    <w:rsid w:val="00215F01"/>
    <w:rsid w:val="00215F62"/>
    <w:rsid w:val="00215FA7"/>
    <w:rsid w:val="00215FA8"/>
    <w:rsid w:val="00215FB2"/>
    <w:rsid w:val="00216107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17BC4"/>
    <w:rsid w:val="0022030C"/>
    <w:rsid w:val="0022093C"/>
    <w:rsid w:val="002209F9"/>
    <w:rsid w:val="00220A06"/>
    <w:rsid w:val="002212A7"/>
    <w:rsid w:val="002215BA"/>
    <w:rsid w:val="00221654"/>
    <w:rsid w:val="002216E6"/>
    <w:rsid w:val="002217B7"/>
    <w:rsid w:val="00221CC0"/>
    <w:rsid w:val="00221D36"/>
    <w:rsid w:val="00221FC2"/>
    <w:rsid w:val="002220E9"/>
    <w:rsid w:val="002224C9"/>
    <w:rsid w:val="00222C40"/>
    <w:rsid w:val="00222D1D"/>
    <w:rsid w:val="002230A2"/>
    <w:rsid w:val="0022315A"/>
    <w:rsid w:val="002232E7"/>
    <w:rsid w:val="002237AC"/>
    <w:rsid w:val="0022384F"/>
    <w:rsid w:val="00223ACF"/>
    <w:rsid w:val="00223D1D"/>
    <w:rsid w:val="00223F05"/>
    <w:rsid w:val="002244C6"/>
    <w:rsid w:val="002244D7"/>
    <w:rsid w:val="002247C0"/>
    <w:rsid w:val="0022496F"/>
    <w:rsid w:val="002249A4"/>
    <w:rsid w:val="00224AF8"/>
    <w:rsid w:val="00224E55"/>
    <w:rsid w:val="00225038"/>
    <w:rsid w:val="00225321"/>
    <w:rsid w:val="002255DC"/>
    <w:rsid w:val="00225747"/>
    <w:rsid w:val="00225B9B"/>
    <w:rsid w:val="00225CF6"/>
    <w:rsid w:val="00225E72"/>
    <w:rsid w:val="00225FE4"/>
    <w:rsid w:val="002261FC"/>
    <w:rsid w:val="00226679"/>
    <w:rsid w:val="00226814"/>
    <w:rsid w:val="002268B2"/>
    <w:rsid w:val="00226C6D"/>
    <w:rsid w:val="00226CB1"/>
    <w:rsid w:val="0022713E"/>
    <w:rsid w:val="00227404"/>
    <w:rsid w:val="00227426"/>
    <w:rsid w:val="00227531"/>
    <w:rsid w:val="0022763D"/>
    <w:rsid w:val="002278ED"/>
    <w:rsid w:val="00227981"/>
    <w:rsid w:val="00227A7A"/>
    <w:rsid w:val="00227D29"/>
    <w:rsid w:val="00227E31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AD0"/>
    <w:rsid w:val="00231EB1"/>
    <w:rsid w:val="00231F80"/>
    <w:rsid w:val="002322F6"/>
    <w:rsid w:val="00232437"/>
    <w:rsid w:val="00232AC7"/>
    <w:rsid w:val="00232ACE"/>
    <w:rsid w:val="00232F66"/>
    <w:rsid w:val="00233355"/>
    <w:rsid w:val="0023369E"/>
    <w:rsid w:val="00233807"/>
    <w:rsid w:val="00233907"/>
    <w:rsid w:val="002339E1"/>
    <w:rsid w:val="00234262"/>
    <w:rsid w:val="00234625"/>
    <w:rsid w:val="00234C5F"/>
    <w:rsid w:val="00234DDC"/>
    <w:rsid w:val="0023519B"/>
    <w:rsid w:val="002358EC"/>
    <w:rsid w:val="002359B2"/>
    <w:rsid w:val="002359E4"/>
    <w:rsid w:val="00235B88"/>
    <w:rsid w:val="00235CD0"/>
    <w:rsid w:val="00235D88"/>
    <w:rsid w:val="00235F0C"/>
    <w:rsid w:val="00236263"/>
    <w:rsid w:val="0023633E"/>
    <w:rsid w:val="00236947"/>
    <w:rsid w:val="00236A9F"/>
    <w:rsid w:val="00236B0E"/>
    <w:rsid w:val="00236C6E"/>
    <w:rsid w:val="00236CA9"/>
    <w:rsid w:val="002371FB"/>
    <w:rsid w:val="00237211"/>
    <w:rsid w:val="0023729A"/>
    <w:rsid w:val="002376C5"/>
    <w:rsid w:val="00237771"/>
    <w:rsid w:val="00237BAA"/>
    <w:rsid w:val="00237CB7"/>
    <w:rsid w:val="00237E42"/>
    <w:rsid w:val="00237ECF"/>
    <w:rsid w:val="0024001F"/>
    <w:rsid w:val="0024085D"/>
    <w:rsid w:val="002409D3"/>
    <w:rsid w:val="00240B88"/>
    <w:rsid w:val="00240E24"/>
    <w:rsid w:val="0024118F"/>
    <w:rsid w:val="00241470"/>
    <w:rsid w:val="00241F88"/>
    <w:rsid w:val="00242173"/>
    <w:rsid w:val="002421F0"/>
    <w:rsid w:val="00242226"/>
    <w:rsid w:val="00242295"/>
    <w:rsid w:val="00242A40"/>
    <w:rsid w:val="00242AC4"/>
    <w:rsid w:val="00242BBC"/>
    <w:rsid w:val="00242C29"/>
    <w:rsid w:val="00242DE1"/>
    <w:rsid w:val="00242E36"/>
    <w:rsid w:val="00242F4D"/>
    <w:rsid w:val="0024339A"/>
    <w:rsid w:val="00243412"/>
    <w:rsid w:val="00243587"/>
    <w:rsid w:val="00243641"/>
    <w:rsid w:val="002437DD"/>
    <w:rsid w:val="00243BFA"/>
    <w:rsid w:val="00244113"/>
    <w:rsid w:val="0024412D"/>
    <w:rsid w:val="0024446E"/>
    <w:rsid w:val="00244540"/>
    <w:rsid w:val="0024454E"/>
    <w:rsid w:val="002445CD"/>
    <w:rsid w:val="002447B8"/>
    <w:rsid w:val="002447D9"/>
    <w:rsid w:val="00244E74"/>
    <w:rsid w:val="00244F37"/>
    <w:rsid w:val="00244F40"/>
    <w:rsid w:val="00245579"/>
    <w:rsid w:val="002458CF"/>
    <w:rsid w:val="0024599B"/>
    <w:rsid w:val="00245D0A"/>
    <w:rsid w:val="00245F03"/>
    <w:rsid w:val="0024603E"/>
    <w:rsid w:val="002461C3"/>
    <w:rsid w:val="00246460"/>
    <w:rsid w:val="00246749"/>
    <w:rsid w:val="002469FC"/>
    <w:rsid w:val="00246B9C"/>
    <w:rsid w:val="00246BBA"/>
    <w:rsid w:val="00246CD4"/>
    <w:rsid w:val="00246D97"/>
    <w:rsid w:val="0024708E"/>
    <w:rsid w:val="00247324"/>
    <w:rsid w:val="0024798E"/>
    <w:rsid w:val="002479E3"/>
    <w:rsid w:val="00247C17"/>
    <w:rsid w:val="00247C1D"/>
    <w:rsid w:val="00247D11"/>
    <w:rsid w:val="00247D89"/>
    <w:rsid w:val="00247E8D"/>
    <w:rsid w:val="00247FBD"/>
    <w:rsid w:val="002501A1"/>
    <w:rsid w:val="00250259"/>
    <w:rsid w:val="00250300"/>
    <w:rsid w:val="00250815"/>
    <w:rsid w:val="00250F16"/>
    <w:rsid w:val="002510E5"/>
    <w:rsid w:val="002514E8"/>
    <w:rsid w:val="002515B6"/>
    <w:rsid w:val="0025167F"/>
    <w:rsid w:val="002517FA"/>
    <w:rsid w:val="00251865"/>
    <w:rsid w:val="00251E3F"/>
    <w:rsid w:val="00252241"/>
    <w:rsid w:val="00252339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934"/>
    <w:rsid w:val="00253C29"/>
    <w:rsid w:val="00253C97"/>
    <w:rsid w:val="00253CB7"/>
    <w:rsid w:val="00253CF7"/>
    <w:rsid w:val="00253E9D"/>
    <w:rsid w:val="00253FB7"/>
    <w:rsid w:val="00253FBA"/>
    <w:rsid w:val="00254178"/>
    <w:rsid w:val="002541E7"/>
    <w:rsid w:val="00254B48"/>
    <w:rsid w:val="00254E40"/>
    <w:rsid w:val="0025516F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92D"/>
    <w:rsid w:val="00256EEE"/>
    <w:rsid w:val="00257239"/>
    <w:rsid w:val="0025726D"/>
    <w:rsid w:val="002578F7"/>
    <w:rsid w:val="00257C19"/>
    <w:rsid w:val="00260006"/>
    <w:rsid w:val="002604AB"/>
    <w:rsid w:val="002604B0"/>
    <w:rsid w:val="002604EE"/>
    <w:rsid w:val="0026084E"/>
    <w:rsid w:val="00260A10"/>
    <w:rsid w:val="00260EB3"/>
    <w:rsid w:val="00260FFD"/>
    <w:rsid w:val="002612C3"/>
    <w:rsid w:val="00261335"/>
    <w:rsid w:val="0026148D"/>
    <w:rsid w:val="00261579"/>
    <w:rsid w:val="002617C7"/>
    <w:rsid w:val="002619F2"/>
    <w:rsid w:val="00261AA8"/>
    <w:rsid w:val="00261CF0"/>
    <w:rsid w:val="00261E1D"/>
    <w:rsid w:val="00261E63"/>
    <w:rsid w:val="00262256"/>
    <w:rsid w:val="00262421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032"/>
    <w:rsid w:val="002631A1"/>
    <w:rsid w:val="00263245"/>
    <w:rsid w:val="0026343A"/>
    <w:rsid w:val="00263594"/>
    <w:rsid w:val="002635B5"/>
    <w:rsid w:val="00263A7B"/>
    <w:rsid w:val="00263AA8"/>
    <w:rsid w:val="00263D88"/>
    <w:rsid w:val="00263E42"/>
    <w:rsid w:val="002643E9"/>
    <w:rsid w:val="0026461B"/>
    <w:rsid w:val="002647D1"/>
    <w:rsid w:val="002647D7"/>
    <w:rsid w:val="002648CD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7F"/>
    <w:rsid w:val="0026608A"/>
    <w:rsid w:val="002661B0"/>
    <w:rsid w:val="002661E7"/>
    <w:rsid w:val="002662E2"/>
    <w:rsid w:val="00266622"/>
    <w:rsid w:val="0026696E"/>
    <w:rsid w:val="00266B1A"/>
    <w:rsid w:val="00266CAB"/>
    <w:rsid w:val="00266FEB"/>
    <w:rsid w:val="002670F6"/>
    <w:rsid w:val="002671B4"/>
    <w:rsid w:val="0026737E"/>
    <w:rsid w:val="0026741D"/>
    <w:rsid w:val="0026769F"/>
    <w:rsid w:val="002676BB"/>
    <w:rsid w:val="00267702"/>
    <w:rsid w:val="00267A28"/>
    <w:rsid w:val="00267BFD"/>
    <w:rsid w:val="00267C5B"/>
    <w:rsid w:val="00267DC6"/>
    <w:rsid w:val="00270326"/>
    <w:rsid w:val="002703DD"/>
    <w:rsid w:val="00270452"/>
    <w:rsid w:val="002706DC"/>
    <w:rsid w:val="00270839"/>
    <w:rsid w:val="00270AE8"/>
    <w:rsid w:val="00270B6E"/>
    <w:rsid w:val="00270F79"/>
    <w:rsid w:val="0027102E"/>
    <w:rsid w:val="0027132E"/>
    <w:rsid w:val="002715ED"/>
    <w:rsid w:val="0027198B"/>
    <w:rsid w:val="00271EDE"/>
    <w:rsid w:val="00272209"/>
    <w:rsid w:val="0027227B"/>
    <w:rsid w:val="00272411"/>
    <w:rsid w:val="00272474"/>
    <w:rsid w:val="00272742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72"/>
    <w:rsid w:val="002732F2"/>
    <w:rsid w:val="00273327"/>
    <w:rsid w:val="0027350B"/>
    <w:rsid w:val="00273978"/>
    <w:rsid w:val="002739D3"/>
    <w:rsid w:val="00273A2D"/>
    <w:rsid w:val="00273D12"/>
    <w:rsid w:val="00273DC6"/>
    <w:rsid w:val="00273DE3"/>
    <w:rsid w:val="00274205"/>
    <w:rsid w:val="002742D9"/>
    <w:rsid w:val="002744B4"/>
    <w:rsid w:val="0027453E"/>
    <w:rsid w:val="0027457B"/>
    <w:rsid w:val="00274764"/>
    <w:rsid w:val="0027478F"/>
    <w:rsid w:val="00274977"/>
    <w:rsid w:val="00274CAB"/>
    <w:rsid w:val="00274FFA"/>
    <w:rsid w:val="00275465"/>
    <w:rsid w:val="00275635"/>
    <w:rsid w:val="00275833"/>
    <w:rsid w:val="00275893"/>
    <w:rsid w:val="00275A54"/>
    <w:rsid w:val="00275AD3"/>
    <w:rsid w:val="00275B60"/>
    <w:rsid w:val="00275D54"/>
    <w:rsid w:val="00275E77"/>
    <w:rsid w:val="00275F65"/>
    <w:rsid w:val="00275FFC"/>
    <w:rsid w:val="002766A1"/>
    <w:rsid w:val="002770F4"/>
    <w:rsid w:val="002773B3"/>
    <w:rsid w:val="002774CC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14B"/>
    <w:rsid w:val="002811DC"/>
    <w:rsid w:val="00281457"/>
    <w:rsid w:val="00281511"/>
    <w:rsid w:val="00281830"/>
    <w:rsid w:val="00281855"/>
    <w:rsid w:val="00281A80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59B"/>
    <w:rsid w:val="00283905"/>
    <w:rsid w:val="00283F66"/>
    <w:rsid w:val="0028415F"/>
    <w:rsid w:val="0028417E"/>
    <w:rsid w:val="00284187"/>
    <w:rsid w:val="0028426D"/>
    <w:rsid w:val="00284367"/>
    <w:rsid w:val="00284439"/>
    <w:rsid w:val="00284520"/>
    <w:rsid w:val="00284577"/>
    <w:rsid w:val="0028459F"/>
    <w:rsid w:val="0028467B"/>
    <w:rsid w:val="00284972"/>
    <w:rsid w:val="00284A5F"/>
    <w:rsid w:val="00284CC1"/>
    <w:rsid w:val="00284E32"/>
    <w:rsid w:val="00284E84"/>
    <w:rsid w:val="00284F74"/>
    <w:rsid w:val="00285637"/>
    <w:rsid w:val="00285755"/>
    <w:rsid w:val="00285EFB"/>
    <w:rsid w:val="00286018"/>
    <w:rsid w:val="0028618A"/>
    <w:rsid w:val="00286269"/>
    <w:rsid w:val="002862BF"/>
    <w:rsid w:val="0028631B"/>
    <w:rsid w:val="0028636D"/>
    <w:rsid w:val="002865FA"/>
    <w:rsid w:val="002868F8"/>
    <w:rsid w:val="002869C0"/>
    <w:rsid w:val="00286B25"/>
    <w:rsid w:val="0028755B"/>
    <w:rsid w:val="002875CF"/>
    <w:rsid w:val="00287699"/>
    <w:rsid w:val="00290020"/>
    <w:rsid w:val="002902BD"/>
    <w:rsid w:val="00290312"/>
    <w:rsid w:val="00290419"/>
    <w:rsid w:val="0029064F"/>
    <w:rsid w:val="00290653"/>
    <w:rsid w:val="00290AAA"/>
    <w:rsid w:val="00290B2A"/>
    <w:rsid w:val="00290F5A"/>
    <w:rsid w:val="00291038"/>
    <w:rsid w:val="00291078"/>
    <w:rsid w:val="00291427"/>
    <w:rsid w:val="002916A5"/>
    <w:rsid w:val="002918D7"/>
    <w:rsid w:val="00291CFD"/>
    <w:rsid w:val="00291D3F"/>
    <w:rsid w:val="00291E02"/>
    <w:rsid w:val="00292022"/>
    <w:rsid w:val="002920AC"/>
    <w:rsid w:val="002921C4"/>
    <w:rsid w:val="0029264D"/>
    <w:rsid w:val="00292674"/>
    <w:rsid w:val="0029270A"/>
    <w:rsid w:val="0029293E"/>
    <w:rsid w:val="002929EC"/>
    <w:rsid w:val="00292C65"/>
    <w:rsid w:val="0029302C"/>
    <w:rsid w:val="002932EC"/>
    <w:rsid w:val="002934F2"/>
    <w:rsid w:val="002935C3"/>
    <w:rsid w:val="00293690"/>
    <w:rsid w:val="00293C4F"/>
    <w:rsid w:val="00293E2D"/>
    <w:rsid w:val="00293F44"/>
    <w:rsid w:val="0029425D"/>
    <w:rsid w:val="0029451A"/>
    <w:rsid w:val="00294592"/>
    <w:rsid w:val="00294860"/>
    <w:rsid w:val="0029524D"/>
    <w:rsid w:val="0029558F"/>
    <w:rsid w:val="00295815"/>
    <w:rsid w:val="00295AAC"/>
    <w:rsid w:val="00295CF5"/>
    <w:rsid w:val="002960F3"/>
    <w:rsid w:val="002968C9"/>
    <w:rsid w:val="00296B7E"/>
    <w:rsid w:val="00296D2D"/>
    <w:rsid w:val="00296FCC"/>
    <w:rsid w:val="00297614"/>
    <w:rsid w:val="00297626"/>
    <w:rsid w:val="002976AF"/>
    <w:rsid w:val="002977D1"/>
    <w:rsid w:val="00297836"/>
    <w:rsid w:val="00297B1F"/>
    <w:rsid w:val="00297B7D"/>
    <w:rsid w:val="00297C07"/>
    <w:rsid w:val="00297CAA"/>
    <w:rsid w:val="00297D36"/>
    <w:rsid w:val="00297FEF"/>
    <w:rsid w:val="002A0159"/>
    <w:rsid w:val="002A074C"/>
    <w:rsid w:val="002A083B"/>
    <w:rsid w:val="002A1083"/>
    <w:rsid w:val="002A13A0"/>
    <w:rsid w:val="002A1AD8"/>
    <w:rsid w:val="002A1EE9"/>
    <w:rsid w:val="002A271D"/>
    <w:rsid w:val="002A29FD"/>
    <w:rsid w:val="002A2BD7"/>
    <w:rsid w:val="002A3095"/>
    <w:rsid w:val="002A314A"/>
    <w:rsid w:val="002A3790"/>
    <w:rsid w:val="002A3BFD"/>
    <w:rsid w:val="002A3D19"/>
    <w:rsid w:val="002A4284"/>
    <w:rsid w:val="002A429C"/>
    <w:rsid w:val="002A438B"/>
    <w:rsid w:val="002A439C"/>
    <w:rsid w:val="002A4AB0"/>
    <w:rsid w:val="002A4B2C"/>
    <w:rsid w:val="002A4BA1"/>
    <w:rsid w:val="002A4F1A"/>
    <w:rsid w:val="002A5089"/>
    <w:rsid w:val="002A561C"/>
    <w:rsid w:val="002A5803"/>
    <w:rsid w:val="002A58E5"/>
    <w:rsid w:val="002A5A27"/>
    <w:rsid w:val="002A5C74"/>
    <w:rsid w:val="002A5D15"/>
    <w:rsid w:val="002A61D2"/>
    <w:rsid w:val="002A642D"/>
    <w:rsid w:val="002A676A"/>
    <w:rsid w:val="002A6920"/>
    <w:rsid w:val="002A6AD1"/>
    <w:rsid w:val="002A6BEF"/>
    <w:rsid w:val="002A6E5F"/>
    <w:rsid w:val="002A6EC3"/>
    <w:rsid w:val="002A6F0D"/>
    <w:rsid w:val="002A6FAC"/>
    <w:rsid w:val="002A715F"/>
    <w:rsid w:val="002A7314"/>
    <w:rsid w:val="002A7425"/>
    <w:rsid w:val="002A7585"/>
    <w:rsid w:val="002A78C3"/>
    <w:rsid w:val="002B0054"/>
    <w:rsid w:val="002B01ED"/>
    <w:rsid w:val="002B0225"/>
    <w:rsid w:val="002B022C"/>
    <w:rsid w:val="002B02CB"/>
    <w:rsid w:val="002B0402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015"/>
    <w:rsid w:val="002B111D"/>
    <w:rsid w:val="002B11FF"/>
    <w:rsid w:val="002B1244"/>
    <w:rsid w:val="002B1579"/>
    <w:rsid w:val="002B176E"/>
    <w:rsid w:val="002B1854"/>
    <w:rsid w:val="002B1AC9"/>
    <w:rsid w:val="002B1AF0"/>
    <w:rsid w:val="002B1CC7"/>
    <w:rsid w:val="002B1DD3"/>
    <w:rsid w:val="002B1E10"/>
    <w:rsid w:val="002B1E9E"/>
    <w:rsid w:val="002B1EDE"/>
    <w:rsid w:val="002B201F"/>
    <w:rsid w:val="002B2068"/>
    <w:rsid w:val="002B22A7"/>
    <w:rsid w:val="002B2540"/>
    <w:rsid w:val="002B25CC"/>
    <w:rsid w:val="002B292E"/>
    <w:rsid w:val="002B2C2C"/>
    <w:rsid w:val="002B2C81"/>
    <w:rsid w:val="002B2E60"/>
    <w:rsid w:val="002B32B7"/>
    <w:rsid w:val="002B34C0"/>
    <w:rsid w:val="002B34EB"/>
    <w:rsid w:val="002B3596"/>
    <w:rsid w:val="002B36AF"/>
    <w:rsid w:val="002B3732"/>
    <w:rsid w:val="002B3BEC"/>
    <w:rsid w:val="002B3DE5"/>
    <w:rsid w:val="002B4213"/>
    <w:rsid w:val="002B4233"/>
    <w:rsid w:val="002B429D"/>
    <w:rsid w:val="002B42B1"/>
    <w:rsid w:val="002B433E"/>
    <w:rsid w:val="002B446A"/>
    <w:rsid w:val="002B45B1"/>
    <w:rsid w:val="002B4606"/>
    <w:rsid w:val="002B4761"/>
    <w:rsid w:val="002B4775"/>
    <w:rsid w:val="002B49A9"/>
    <w:rsid w:val="002B4AB3"/>
    <w:rsid w:val="002B4BF4"/>
    <w:rsid w:val="002B4CE9"/>
    <w:rsid w:val="002B4D87"/>
    <w:rsid w:val="002B4E5A"/>
    <w:rsid w:val="002B51D0"/>
    <w:rsid w:val="002B55F3"/>
    <w:rsid w:val="002B57A9"/>
    <w:rsid w:val="002B5B91"/>
    <w:rsid w:val="002B5D76"/>
    <w:rsid w:val="002B5E9D"/>
    <w:rsid w:val="002B5EA6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ACD"/>
    <w:rsid w:val="002B7BC5"/>
    <w:rsid w:val="002B7C3A"/>
    <w:rsid w:val="002C034B"/>
    <w:rsid w:val="002C04A8"/>
    <w:rsid w:val="002C0658"/>
    <w:rsid w:val="002C0811"/>
    <w:rsid w:val="002C088E"/>
    <w:rsid w:val="002C08CB"/>
    <w:rsid w:val="002C08D0"/>
    <w:rsid w:val="002C0A56"/>
    <w:rsid w:val="002C0C35"/>
    <w:rsid w:val="002C1020"/>
    <w:rsid w:val="002C1052"/>
    <w:rsid w:val="002C1575"/>
    <w:rsid w:val="002C1639"/>
    <w:rsid w:val="002C16E7"/>
    <w:rsid w:val="002C178D"/>
    <w:rsid w:val="002C17F5"/>
    <w:rsid w:val="002C17FA"/>
    <w:rsid w:val="002C18D8"/>
    <w:rsid w:val="002C1E1E"/>
    <w:rsid w:val="002C1F65"/>
    <w:rsid w:val="002C1FF5"/>
    <w:rsid w:val="002C24AD"/>
    <w:rsid w:val="002C2654"/>
    <w:rsid w:val="002C27CE"/>
    <w:rsid w:val="002C2BB0"/>
    <w:rsid w:val="002C2D5B"/>
    <w:rsid w:val="002C2F4D"/>
    <w:rsid w:val="002C3345"/>
    <w:rsid w:val="002C3478"/>
    <w:rsid w:val="002C36F2"/>
    <w:rsid w:val="002C3706"/>
    <w:rsid w:val="002C37BE"/>
    <w:rsid w:val="002C38B4"/>
    <w:rsid w:val="002C3979"/>
    <w:rsid w:val="002C39CF"/>
    <w:rsid w:val="002C3BB2"/>
    <w:rsid w:val="002C40A1"/>
    <w:rsid w:val="002C439E"/>
    <w:rsid w:val="002C4678"/>
    <w:rsid w:val="002C46B3"/>
    <w:rsid w:val="002C46EA"/>
    <w:rsid w:val="002C4749"/>
    <w:rsid w:val="002C484B"/>
    <w:rsid w:val="002C49EF"/>
    <w:rsid w:val="002C4C8F"/>
    <w:rsid w:val="002C4DBC"/>
    <w:rsid w:val="002C4E58"/>
    <w:rsid w:val="002C4F0F"/>
    <w:rsid w:val="002C4F68"/>
    <w:rsid w:val="002C5028"/>
    <w:rsid w:val="002C5212"/>
    <w:rsid w:val="002C53BD"/>
    <w:rsid w:val="002C5B43"/>
    <w:rsid w:val="002C5F12"/>
    <w:rsid w:val="002C6124"/>
    <w:rsid w:val="002C6891"/>
    <w:rsid w:val="002C6A56"/>
    <w:rsid w:val="002C6A83"/>
    <w:rsid w:val="002C6C6F"/>
    <w:rsid w:val="002C6D58"/>
    <w:rsid w:val="002C6D7C"/>
    <w:rsid w:val="002C6DF9"/>
    <w:rsid w:val="002C6E07"/>
    <w:rsid w:val="002C7128"/>
    <w:rsid w:val="002C720E"/>
    <w:rsid w:val="002C73B3"/>
    <w:rsid w:val="002C76C4"/>
    <w:rsid w:val="002C7796"/>
    <w:rsid w:val="002C788F"/>
    <w:rsid w:val="002C7E1C"/>
    <w:rsid w:val="002D00A3"/>
    <w:rsid w:val="002D0321"/>
    <w:rsid w:val="002D05F7"/>
    <w:rsid w:val="002D084B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0F52"/>
    <w:rsid w:val="002D14E0"/>
    <w:rsid w:val="002D154D"/>
    <w:rsid w:val="002D163E"/>
    <w:rsid w:val="002D1974"/>
    <w:rsid w:val="002D1B5F"/>
    <w:rsid w:val="002D1C44"/>
    <w:rsid w:val="002D2243"/>
    <w:rsid w:val="002D22C0"/>
    <w:rsid w:val="002D23BB"/>
    <w:rsid w:val="002D23D3"/>
    <w:rsid w:val="002D282D"/>
    <w:rsid w:val="002D2862"/>
    <w:rsid w:val="002D2956"/>
    <w:rsid w:val="002D2ADE"/>
    <w:rsid w:val="002D2F41"/>
    <w:rsid w:val="002D2F64"/>
    <w:rsid w:val="002D306F"/>
    <w:rsid w:val="002D3374"/>
    <w:rsid w:val="002D34E6"/>
    <w:rsid w:val="002D371B"/>
    <w:rsid w:val="002D3739"/>
    <w:rsid w:val="002D3B25"/>
    <w:rsid w:val="002D3E06"/>
    <w:rsid w:val="002D4020"/>
    <w:rsid w:val="002D465B"/>
    <w:rsid w:val="002D4918"/>
    <w:rsid w:val="002D4919"/>
    <w:rsid w:val="002D4A80"/>
    <w:rsid w:val="002D4B9D"/>
    <w:rsid w:val="002D4F07"/>
    <w:rsid w:val="002D5009"/>
    <w:rsid w:val="002D52A7"/>
    <w:rsid w:val="002D5DDD"/>
    <w:rsid w:val="002D5E7B"/>
    <w:rsid w:val="002D5FB1"/>
    <w:rsid w:val="002D5FDD"/>
    <w:rsid w:val="002D6076"/>
    <w:rsid w:val="002D6137"/>
    <w:rsid w:val="002D6707"/>
    <w:rsid w:val="002D6A1A"/>
    <w:rsid w:val="002D6A77"/>
    <w:rsid w:val="002D6C26"/>
    <w:rsid w:val="002D6EF7"/>
    <w:rsid w:val="002D710F"/>
    <w:rsid w:val="002D71AB"/>
    <w:rsid w:val="002D73F9"/>
    <w:rsid w:val="002D74E0"/>
    <w:rsid w:val="002D7532"/>
    <w:rsid w:val="002D7845"/>
    <w:rsid w:val="002D7A31"/>
    <w:rsid w:val="002E00F1"/>
    <w:rsid w:val="002E0337"/>
    <w:rsid w:val="002E036F"/>
    <w:rsid w:val="002E05A8"/>
    <w:rsid w:val="002E0900"/>
    <w:rsid w:val="002E0997"/>
    <w:rsid w:val="002E0A80"/>
    <w:rsid w:val="002E0C0A"/>
    <w:rsid w:val="002E0FFD"/>
    <w:rsid w:val="002E10B7"/>
    <w:rsid w:val="002E1127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05"/>
    <w:rsid w:val="002E35B3"/>
    <w:rsid w:val="002E389F"/>
    <w:rsid w:val="002E3A54"/>
    <w:rsid w:val="002E3BD7"/>
    <w:rsid w:val="002E3F75"/>
    <w:rsid w:val="002E407E"/>
    <w:rsid w:val="002E4227"/>
    <w:rsid w:val="002E44FE"/>
    <w:rsid w:val="002E4956"/>
    <w:rsid w:val="002E4D02"/>
    <w:rsid w:val="002E4F36"/>
    <w:rsid w:val="002E51A4"/>
    <w:rsid w:val="002E5330"/>
    <w:rsid w:val="002E540B"/>
    <w:rsid w:val="002E542D"/>
    <w:rsid w:val="002E55A2"/>
    <w:rsid w:val="002E55E2"/>
    <w:rsid w:val="002E5660"/>
    <w:rsid w:val="002E5B49"/>
    <w:rsid w:val="002E5B91"/>
    <w:rsid w:val="002E5C52"/>
    <w:rsid w:val="002E5D54"/>
    <w:rsid w:val="002E6235"/>
    <w:rsid w:val="002E6285"/>
    <w:rsid w:val="002E62FC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E7CF7"/>
    <w:rsid w:val="002F0385"/>
    <w:rsid w:val="002F03B7"/>
    <w:rsid w:val="002F053B"/>
    <w:rsid w:val="002F0AA2"/>
    <w:rsid w:val="002F0B31"/>
    <w:rsid w:val="002F1001"/>
    <w:rsid w:val="002F112A"/>
    <w:rsid w:val="002F14E9"/>
    <w:rsid w:val="002F14FD"/>
    <w:rsid w:val="002F1791"/>
    <w:rsid w:val="002F1837"/>
    <w:rsid w:val="002F18ED"/>
    <w:rsid w:val="002F194D"/>
    <w:rsid w:val="002F1CD5"/>
    <w:rsid w:val="002F1DB2"/>
    <w:rsid w:val="002F1FBE"/>
    <w:rsid w:val="002F1FD2"/>
    <w:rsid w:val="002F2025"/>
    <w:rsid w:val="002F271A"/>
    <w:rsid w:val="002F278A"/>
    <w:rsid w:val="002F2D1F"/>
    <w:rsid w:val="002F2F91"/>
    <w:rsid w:val="002F3145"/>
    <w:rsid w:val="002F3196"/>
    <w:rsid w:val="002F361F"/>
    <w:rsid w:val="002F3631"/>
    <w:rsid w:val="002F3993"/>
    <w:rsid w:val="002F3ACB"/>
    <w:rsid w:val="002F3D42"/>
    <w:rsid w:val="002F3D83"/>
    <w:rsid w:val="002F3DC5"/>
    <w:rsid w:val="002F3E76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4EDC"/>
    <w:rsid w:val="002F5ACA"/>
    <w:rsid w:val="002F5B35"/>
    <w:rsid w:val="002F6187"/>
    <w:rsid w:val="002F62BA"/>
    <w:rsid w:val="002F6340"/>
    <w:rsid w:val="002F6388"/>
    <w:rsid w:val="002F6570"/>
    <w:rsid w:val="002F6A8C"/>
    <w:rsid w:val="002F6BDA"/>
    <w:rsid w:val="002F6C2A"/>
    <w:rsid w:val="002F6E80"/>
    <w:rsid w:val="002F72A6"/>
    <w:rsid w:val="002F730C"/>
    <w:rsid w:val="002F73F7"/>
    <w:rsid w:val="002F7510"/>
    <w:rsid w:val="002F79FC"/>
    <w:rsid w:val="002F7AE3"/>
    <w:rsid w:val="002F7E3E"/>
    <w:rsid w:val="0030014B"/>
    <w:rsid w:val="00300433"/>
    <w:rsid w:val="00300516"/>
    <w:rsid w:val="00300526"/>
    <w:rsid w:val="003005A7"/>
    <w:rsid w:val="003006E7"/>
    <w:rsid w:val="00300A06"/>
    <w:rsid w:val="00300A8D"/>
    <w:rsid w:val="00300A9C"/>
    <w:rsid w:val="00300BD7"/>
    <w:rsid w:val="00301005"/>
    <w:rsid w:val="0030103A"/>
    <w:rsid w:val="0030122D"/>
    <w:rsid w:val="003014B5"/>
    <w:rsid w:val="00301697"/>
    <w:rsid w:val="0030171F"/>
    <w:rsid w:val="0030196C"/>
    <w:rsid w:val="0030197E"/>
    <w:rsid w:val="00301A67"/>
    <w:rsid w:val="00301B0D"/>
    <w:rsid w:val="00301CA1"/>
    <w:rsid w:val="00301D6A"/>
    <w:rsid w:val="00301EFA"/>
    <w:rsid w:val="00301F6A"/>
    <w:rsid w:val="00301FCC"/>
    <w:rsid w:val="003021CE"/>
    <w:rsid w:val="003021ED"/>
    <w:rsid w:val="00302224"/>
    <w:rsid w:val="0030239C"/>
    <w:rsid w:val="00302434"/>
    <w:rsid w:val="0030265B"/>
    <w:rsid w:val="0030271E"/>
    <w:rsid w:val="00302763"/>
    <w:rsid w:val="00302B60"/>
    <w:rsid w:val="00302D5C"/>
    <w:rsid w:val="00302E42"/>
    <w:rsid w:val="00302E8A"/>
    <w:rsid w:val="00302E94"/>
    <w:rsid w:val="00302FF5"/>
    <w:rsid w:val="00303015"/>
    <w:rsid w:val="00303497"/>
    <w:rsid w:val="003036AD"/>
    <w:rsid w:val="0030379D"/>
    <w:rsid w:val="003038CB"/>
    <w:rsid w:val="00303943"/>
    <w:rsid w:val="0030398A"/>
    <w:rsid w:val="00304043"/>
    <w:rsid w:val="00304071"/>
    <w:rsid w:val="003042F2"/>
    <w:rsid w:val="00304479"/>
    <w:rsid w:val="0030454F"/>
    <w:rsid w:val="00304796"/>
    <w:rsid w:val="003047AF"/>
    <w:rsid w:val="00304EB3"/>
    <w:rsid w:val="00304EC9"/>
    <w:rsid w:val="00304ED2"/>
    <w:rsid w:val="00305128"/>
    <w:rsid w:val="00305196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6A2"/>
    <w:rsid w:val="0030783E"/>
    <w:rsid w:val="0030797C"/>
    <w:rsid w:val="00307B31"/>
    <w:rsid w:val="00307C34"/>
    <w:rsid w:val="00307C38"/>
    <w:rsid w:val="00307D2D"/>
    <w:rsid w:val="00307DA2"/>
    <w:rsid w:val="00307DAA"/>
    <w:rsid w:val="00307DD8"/>
    <w:rsid w:val="00310081"/>
    <w:rsid w:val="003100C1"/>
    <w:rsid w:val="00310301"/>
    <w:rsid w:val="0031040B"/>
    <w:rsid w:val="0031046B"/>
    <w:rsid w:val="0031072C"/>
    <w:rsid w:val="00310901"/>
    <w:rsid w:val="00310DA4"/>
    <w:rsid w:val="00310EB2"/>
    <w:rsid w:val="003112E5"/>
    <w:rsid w:val="00311507"/>
    <w:rsid w:val="003119DD"/>
    <w:rsid w:val="00311D14"/>
    <w:rsid w:val="00311D70"/>
    <w:rsid w:val="00311EF9"/>
    <w:rsid w:val="003124BC"/>
    <w:rsid w:val="00312747"/>
    <w:rsid w:val="003127E0"/>
    <w:rsid w:val="00312B6C"/>
    <w:rsid w:val="00312C3D"/>
    <w:rsid w:val="00312E53"/>
    <w:rsid w:val="00312FFC"/>
    <w:rsid w:val="003130E5"/>
    <w:rsid w:val="00313101"/>
    <w:rsid w:val="0031311A"/>
    <w:rsid w:val="0031372A"/>
    <w:rsid w:val="0031384E"/>
    <w:rsid w:val="003139C8"/>
    <w:rsid w:val="00313B21"/>
    <w:rsid w:val="00313CFE"/>
    <w:rsid w:val="00313E84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A8C"/>
    <w:rsid w:val="00315CDF"/>
    <w:rsid w:val="00315DEB"/>
    <w:rsid w:val="00315E60"/>
    <w:rsid w:val="00315F77"/>
    <w:rsid w:val="00315F8E"/>
    <w:rsid w:val="00315FF0"/>
    <w:rsid w:val="0031615F"/>
    <w:rsid w:val="00316595"/>
    <w:rsid w:val="00316A07"/>
    <w:rsid w:val="00316AB2"/>
    <w:rsid w:val="003170F6"/>
    <w:rsid w:val="00317215"/>
    <w:rsid w:val="00317388"/>
    <w:rsid w:val="00317390"/>
    <w:rsid w:val="003173EC"/>
    <w:rsid w:val="003173FB"/>
    <w:rsid w:val="003175E3"/>
    <w:rsid w:val="003176C7"/>
    <w:rsid w:val="003176DE"/>
    <w:rsid w:val="00317C2F"/>
    <w:rsid w:val="00317E7F"/>
    <w:rsid w:val="00317E90"/>
    <w:rsid w:val="00320571"/>
    <w:rsid w:val="00320574"/>
    <w:rsid w:val="0032082A"/>
    <w:rsid w:val="00320BA1"/>
    <w:rsid w:val="00320BA6"/>
    <w:rsid w:val="00320D59"/>
    <w:rsid w:val="00321007"/>
    <w:rsid w:val="00321552"/>
    <w:rsid w:val="00321560"/>
    <w:rsid w:val="003218AC"/>
    <w:rsid w:val="00321AA1"/>
    <w:rsid w:val="00321C67"/>
    <w:rsid w:val="00321D66"/>
    <w:rsid w:val="00321EE2"/>
    <w:rsid w:val="003220E3"/>
    <w:rsid w:val="003221B9"/>
    <w:rsid w:val="0032275D"/>
    <w:rsid w:val="003228E8"/>
    <w:rsid w:val="00322EBD"/>
    <w:rsid w:val="00322FEE"/>
    <w:rsid w:val="00323460"/>
    <w:rsid w:val="003236B2"/>
    <w:rsid w:val="00323737"/>
    <w:rsid w:val="0032379E"/>
    <w:rsid w:val="00323AFC"/>
    <w:rsid w:val="00323CEE"/>
    <w:rsid w:val="00323F04"/>
    <w:rsid w:val="00323F3C"/>
    <w:rsid w:val="00324259"/>
    <w:rsid w:val="00324385"/>
    <w:rsid w:val="00324497"/>
    <w:rsid w:val="0032488E"/>
    <w:rsid w:val="00324937"/>
    <w:rsid w:val="00324B48"/>
    <w:rsid w:val="00324E10"/>
    <w:rsid w:val="00324F44"/>
    <w:rsid w:val="00324F75"/>
    <w:rsid w:val="003250FE"/>
    <w:rsid w:val="0032538B"/>
    <w:rsid w:val="003254AE"/>
    <w:rsid w:val="00325971"/>
    <w:rsid w:val="003259D4"/>
    <w:rsid w:val="00325A85"/>
    <w:rsid w:val="00325C68"/>
    <w:rsid w:val="00325CE7"/>
    <w:rsid w:val="00325FFD"/>
    <w:rsid w:val="00326129"/>
    <w:rsid w:val="00326377"/>
    <w:rsid w:val="00326482"/>
    <w:rsid w:val="0032698A"/>
    <w:rsid w:val="00326C9F"/>
    <w:rsid w:val="00326DAF"/>
    <w:rsid w:val="0032733A"/>
    <w:rsid w:val="00327387"/>
    <w:rsid w:val="003276E3"/>
    <w:rsid w:val="00327A65"/>
    <w:rsid w:val="00327B03"/>
    <w:rsid w:val="00327EF9"/>
    <w:rsid w:val="003301E9"/>
    <w:rsid w:val="00330243"/>
    <w:rsid w:val="0033024E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10D7"/>
    <w:rsid w:val="0033116C"/>
    <w:rsid w:val="00331288"/>
    <w:rsid w:val="0033143B"/>
    <w:rsid w:val="00331550"/>
    <w:rsid w:val="003317AF"/>
    <w:rsid w:val="00331BE4"/>
    <w:rsid w:val="00331EA6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268"/>
    <w:rsid w:val="00333352"/>
    <w:rsid w:val="003335C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6B1"/>
    <w:rsid w:val="00334A03"/>
    <w:rsid w:val="00334A60"/>
    <w:rsid w:val="00334D59"/>
    <w:rsid w:val="00334D94"/>
    <w:rsid w:val="00334E15"/>
    <w:rsid w:val="00334FD0"/>
    <w:rsid w:val="00335024"/>
    <w:rsid w:val="0033505E"/>
    <w:rsid w:val="003350AD"/>
    <w:rsid w:val="00335751"/>
    <w:rsid w:val="003358AA"/>
    <w:rsid w:val="003359A3"/>
    <w:rsid w:val="003359D4"/>
    <w:rsid w:val="00335A5E"/>
    <w:rsid w:val="00335B55"/>
    <w:rsid w:val="00335EA4"/>
    <w:rsid w:val="00335F86"/>
    <w:rsid w:val="00335FE1"/>
    <w:rsid w:val="003360D3"/>
    <w:rsid w:val="003362D8"/>
    <w:rsid w:val="003365BB"/>
    <w:rsid w:val="00336976"/>
    <w:rsid w:val="00336A6E"/>
    <w:rsid w:val="00336B10"/>
    <w:rsid w:val="00336B5C"/>
    <w:rsid w:val="00336E75"/>
    <w:rsid w:val="00336F23"/>
    <w:rsid w:val="00336F9E"/>
    <w:rsid w:val="003371CA"/>
    <w:rsid w:val="0033753D"/>
    <w:rsid w:val="00337613"/>
    <w:rsid w:val="0033768C"/>
    <w:rsid w:val="00337A5E"/>
    <w:rsid w:val="00337B7B"/>
    <w:rsid w:val="00337D04"/>
    <w:rsid w:val="0034003F"/>
    <w:rsid w:val="003401DA"/>
    <w:rsid w:val="00340208"/>
    <w:rsid w:val="00340426"/>
    <w:rsid w:val="00340A1F"/>
    <w:rsid w:val="00340B5E"/>
    <w:rsid w:val="00340D7A"/>
    <w:rsid w:val="00340E86"/>
    <w:rsid w:val="0034157C"/>
    <w:rsid w:val="00341782"/>
    <w:rsid w:val="00341820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2DA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4906"/>
    <w:rsid w:val="00344B9E"/>
    <w:rsid w:val="0034504D"/>
    <w:rsid w:val="003450B1"/>
    <w:rsid w:val="003451B5"/>
    <w:rsid w:val="00345287"/>
    <w:rsid w:val="003452B2"/>
    <w:rsid w:val="00345468"/>
    <w:rsid w:val="00345715"/>
    <w:rsid w:val="00345747"/>
    <w:rsid w:val="0034581D"/>
    <w:rsid w:val="00345CD4"/>
    <w:rsid w:val="00345CDD"/>
    <w:rsid w:val="00345E8D"/>
    <w:rsid w:val="00345FF9"/>
    <w:rsid w:val="0034613F"/>
    <w:rsid w:val="00346379"/>
    <w:rsid w:val="003464AD"/>
    <w:rsid w:val="003465F9"/>
    <w:rsid w:val="00346764"/>
    <w:rsid w:val="00346966"/>
    <w:rsid w:val="00346A66"/>
    <w:rsid w:val="00346CFF"/>
    <w:rsid w:val="00346D02"/>
    <w:rsid w:val="00346ED3"/>
    <w:rsid w:val="00346F0E"/>
    <w:rsid w:val="00347391"/>
    <w:rsid w:val="003473DC"/>
    <w:rsid w:val="0034750E"/>
    <w:rsid w:val="003475A2"/>
    <w:rsid w:val="00347657"/>
    <w:rsid w:val="003478F5"/>
    <w:rsid w:val="00347C75"/>
    <w:rsid w:val="00350105"/>
    <w:rsid w:val="003501DD"/>
    <w:rsid w:val="003502DD"/>
    <w:rsid w:val="003508AD"/>
    <w:rsid w:val="00350A18"/>
    <w:rsid w:val="00350A20"/>
    <w:rsid w:val="00350B38"/>
    <w:rsid w:val="00350F2B"/>
    <w:rsid w:val="00350F7B"/>
    <w:rsid w:val="003512AF"/>
    <w:rsid w:val="00351427"/>
    <w:rsid w:val="003514C4"/>
    <w:rsid w:val="003515A5"/>
    <w:rsid w:val="00351DE8"/>
    <w:rsid w:val="0035214E"/>
    <w:rsid w:val="00352245"/>
    <w:rsid w:val="00352426"/>
    <w:rsid w:val="00352518"/>
    <w:rsid w:val="003525BA"/>
    <w:rsid w:val="00352FB9"/>
    <w:rsid w:val="003531B2"/>
    <w:rsid w:val="00353333"/>
    <w:rsid w:val="00353542"/>
    <w:rsid w:val="00353703"/>
    <w:rsid w:val="0035373D"/>
    <w:rsid w:val="003537B9"/>
    <w:rsid w:val="003537CC"/>
    <w:rsid w:val="00353991"/>
    <w:rsid w:val="00353D2B"/>
    <w:rsid w:val="00353D9F"/>
    <w:rsid w:val="00353FD7"/>
    <w:rsid w:val="0035405C"/>
    <w:rsid w:val="0035431F"/>
    <w:rsid w:val="003543D5"/>
    <w:rsid w:val="00354768"/>
    <w:rsid w:val="00354C94"/>
    <w:rsid w:val="00354F61"/>
    <w:rsid w:val="00355064"/>
    <w:rsid w:val="00355195"/>
    <w:rsid w:val="0035520C"/>
    <w:rsid w:val="00355793"/>
    <w:rsid w:val="00355B30"/>
    <w:rsid w:val="003561C5"/>
    <w:rsid w:val="00356580"/>
    <w:rsid w:val="0035670A"/>
    <w:rsid w:val="00356761"/>
    <w:rsid w:val="003567A6"/>
    <w:rsid w:val="00356CB6"/>
    <w:rsid w:val="00356DCF"/>
    <w:rsid w:val="00357207"/>
    <w:rsid w:val="003572B4"/>
    <w:rsid w:val="003574B2"/>
    <w:rsid w:val="00357870"/>
    <w:rsid w:val="00357F6F"/>
    <w:rsid w:val="003600D2"/>
    <w:rsid w:val="003602B3"/>
    <w:rsid w:val="00360BEC"/>
    <w:rsid w:val="00360BFE"/>
    <w:rsid w:val="00360C92"/>
    <w:rsid w:val="00360E65"/>
    <w:rsid w:val="00361011"/>
    <w:rsid w:val="00361026"/>
    <w:rsid w:val="0036109C"/>
    <w:rsid w:val="00361328"/>
    <w:rsid w:val="00361366"/>
    <w:rsid w:val="003613A8"/>
    <w:rsid w:val="00361435"/>
    <w:rsid w:val="00361491"/>
    <w:rsid w:val="003615C4"/>
    <w:rsid w:val="00361678"/>
    <w:rsid w:val="003616EF"/>
    <w:rsid w:val="00361788"/>
    <w:rsid w:val="00361A71"/>
    <w:rsid w:val="00361FC1"/>
    <w:rsid w:val="0036208B"/>
    <w:rsid w:val="003621F0"/>
    <w:rsid w:val="0036251C"/>
    <w:rsid w:val="0036272A"/>
    <w:rsid w:val="003629E5"/>
    <w:rsid w:val="00362B30"/>
    <w:rsid w:val="00362FA1"/>
    <w:rsid w:val="003630B5"/>
    <w:rsid w:val="0036312F"/>
    <w:rsid w:val="003632B6"/>
    <w:rsid w:val="00363482"/>
    <w:rsid w:val="0036351D"/>
    <w:rsid w:val="003636BA"/>
    <w:rsid w:val="0036389B"/>
    <w:rsid w:val="00363E34"/>
    <w:rsid w:val="00363F3C"/>
    <w:rsid w:val="003640F3"/>
    <w:rsid w:val="00364127"/>
    <w:rsid w:val="00364132"/>
    <w:rsid w:val="003642FF"/>
    <w:rsid w:val="003643E7"/>
    <w:rsid w:val="003648B8"/>
    <w:rsid w:val="00364A78"/>
    <w:rsid w:val="00364C30"/>
    <w:rsid w:val="00364D0A"/>
    <w:rsid w:val="00364E54"/>
    <w:rsid w:val="00364E7F"/>
    <w:rsid w:val="00364F13"/>
    <w:rsid w:val="0036500B"/>
    <w:rsid w:val="0036504D"/>
    <w:rsid w:val="0036548D"/>
    <w:rsid w:val="00365B21"/>
    <w:rsid w:val="00365B64"/>
    <w:rsid w:val="00365B94"/>
    <w:rsid w:val="00365F03"/>
    <w:rsid w:val="00366146"/>
    <w:rsid w:val="0036622A"/>
    <w:rsid w:val="003666D8"/>
    <w:rsid w:val="0036684F"/>
    <w:rsid w:val="003669F0"/>
    <w:rsid w:val="00366A5C"/>
    <w:rsid w:val="0036769E"/>
    <w:rsid w:val="003676BB"/>
    <w:rsid w:val="00367A91"/>
    <w:rsid w:val="00367B50"/>
    <w:rsid w:val="00367B54"/>
    <w:rsid w:val="00367C23"/>
    <w:rsid w:val="00370014"/>
    <w:rsid w:val="00370CD8"/>
    <w:rsid w:val="00370CDE"/>
    <w:rsid w:val="00370D19"/>
    <w:rsid w:val="00370DEA"/>
    <w:rsid w:val="00370E6B"/>
    <w:rsid w:val="00370F3D"/>
    <w:rsid w:val="003711F3"/>
    <w:rsid w:val="003713DE"/>
    <w:rsid w:val="00371494"/>
    <w:rsid w:val="0037181F"/>
    <w:rsid w:val="00371D17"/>
    <w:rsid w:val="00371D1B"/>
    <w:rsid w:val="00371D2B"/>
    <w:rsid w:val="00371F2A"/>
    <w:rsid w:val="003720AD"/>
    <w:rsid w:val="003720D5"/>
    <w:rsid w:val="003720D8"/>
    <w:rsid w:val="00372123"/>
    <w:rsid w:val="00372226"/>
    <w:rsid w:val="0037222C"/>
    <w:rsid w:val="003724CB"/>
    <w:rsid w:val="00372544"/>
    <w:rsid w:val="00372755"/>
    <w:rsid w:val="00372888"/>
    <w:rsid w:val="00372AFD"/>
    <w:rsid w:val="00372E31"/>
    <w:rsid w:val="00373006"/>
    <w:rsid w:val="00373574"/>
    <w:rsid w:val="00373582"/>
    <w:rsid w:val="00373A51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4EB4"/>
    <w:rsid w:val="0037510C"/>
    <w:rsid w:val="003754E5"/>
    <w:rsid w:val="00375737"/>
    <w:rsid w:val="003759E1"/>
    <w:rsid w:val="00375B1E"/>
    <w:rsid w:val="00375EDF"/>
    <w:rsid w:val="00376137"/>
    <w:rsid w:val="00376AFF"/>
    <w:rsid w:val="00376C8D"/>
    <w:rsid w:val="00376D03"/>
    <w:rsid w:val="00376EAF"/>
    <w:rsid w:val="00376F94"/>
    <w:rsid w:val="00377162"/>
    <w:rsid w:val="0037730E"/>
    <w:rsid w:val="00377374"/>
    <w:rsid w:val="003773C5"/>
    <w:rsid w:val="00377482"/>
    <w:rsid w:val="00377865"/>
    <w:rsid w:val="00377B09"/>
    <w:rsid w:val="00377D39"/>
    <w:rsid w:val="00377DF7"/>
    <w:rsid w:val="00380234"/>
    <w:rsid w:val="0038032F"/>
    <w:rsid w:val="00380411"/>
    <w:rsid w:val="003805AF"/>
    <w:rsid w:val="003805C7"/>
    <w:rsid w:val="003807F2"/>
    <w:rsid w:val="00380854"/>
    <w:rsid w:val="00380C3D"/>
    <w:rsid w:val="00380CA3"/>
    <w:rsid w:val="00380D29"/>
    <w:rsid w:val="00380D90"/>
    <w:rsid w:val="00381180"/>
    <w:rsid w:val="003811AA"/>
    <w:rsid w:val="00381291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58"/>
    <w:rsid w:val="00382B91"/>
    <w:rsid w:val="00382C73"/>
    <w:rsid w:val="00383154"/>
    <w:rsid w:val="00383432"/>
    <w:rsid w:val="00383571"/>
    <w:rsid w:val="003836A2"/>
    <w:rsid w:val="00383728"/>
    <w:rsid w:val="00383C10"/>
    <w:rsid w:val="00383E30"/>
    <w:rsid w:val="003840E7"/>
    <w:rsid w:val="00384A16"/>
    <w:rsid w:val="00384A48"/>
    <w:rsid w:val="00384C3E"/>
    <w:rsid w:val="00384DC1"/>
    <w:rsid w:val="00384EC3"/>
    <w:rsid w:val="00385043"/>
    <w:rsid w:val="003850E8"/>
    <w:rsid w:val="00385822"/>
    <w:rsid w:val="00385A30"/>
    <w:rsid w:val="00385D57"/>
    <w:rsid w:val="00385EAF"/>
    <w:rsid w:val="00385EE3"/>
    <w:rsid w:val="00386006"/>
    <w:rsid w:val="003861E5"/>
    <w:rsid w:val="00386253"/>
    <w:rsid w:val="00386381"/>
    <w:rsid w:val="0038645C"/>
    <w:rsid w:val="00386478"/>
    <w:rsid w:val="00386679"/>
    <w:rsid w:val="0038678F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E0"/>
    <w:rsid w:val="00387BFD"/>
    <w:rsid w:val="00387DB3"/>
    <w:rsid w:val="00390017"/>
    <w:rsid w:val="0039022D"/>
    <w:rsid w:val="0039031D"/>
    <w:rsid w:val="0039037A"/>
    <w:rsid w:val="003905DA"/>
    <w:rsid w:val="003905E2"/>
    <w:rsid w:val="0039088F"/>
    <w:rsid w:val="00390903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F1E"/>
    <w:rsid w:val="00392045"/>
    <w:rsid w:val="0039224C"/>
    <w:rsid w:val="0039273C"/>
    <w:rsid w:val="003927C8"/>
    <w:rsid w:val="003928AD"/>
    <w:rsid w:val="00392D7A"/>
    <w:rsid w:val="00392E12"/>
    <w:rsid w:val="0039329D"/>
    <w:rsid w:val="00393306"/>
    <w:rsid w:val="0039343C"/>
    <w:rsid w:val="003934C5"/>
    <w:rsid w:val="0039350B"/>
    <w:rsid w:val="003935E2"/>
    <w:rsid w:val="00393788"/>
    <w:rsid w:val="003937AF"/>
    <w:rsid w:val="00393803"/>
    <w:rsid w:val="003939C6"/>
    <w:rsid w:val="00393BDC"/>
    <w:rsid w:val="00393C64"/>
    <w:rsid w:val="00393D09"/>
    <w:rsid w:val="00393E66"/>
    <w:rsid w:val="00393EA9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4F6"/>
    <w:rsid w:val="0039462D"/>
    <w:rsid w:val="00394638"/>
    <w:rsid w:val="00394A11"/>
    <w:rsid w:val="00394A3E"/>
    <w:rsid w:val="00394A5E"/>
    <w:rsid w:val="00394CC9"/>
    <w:rsid w:val="0039533D"/>
    <w:rsid w:val="003955B9"/>
    <w:rsid w:val="0039591E"/>
    <w:rsid w:val="003959B1"/>
    <w:rsid w:val="00395ABB"/>
    <w:rsid w:val="00395B93"/>
    <w:rsid w:val="00395DCB"/>
    <w:rsid w:val="00395E56"/>
    <w:rsid w:val="00395EB9"/>
    <w:rsid w:val="00396093"/>
    <w:rsid w:val="003961A7"/>
    <w:rsid w:val="00396303"/>
    <w:rsid w:val="003964AE"/>
    <w:rsid w:val="00396725"/>
    <w:rsid w:val="00396B16"/>
    <w:rsid w:val="00396CA2"/>
    <w:rsid w:val="00396D9C"/>
    <w:rsid w:val="0039756D"/>
    <w:rsid w:val="0039791B"/>
    <w:rsid w:val="00397B6B"/>
    <w:rsid w:val="003A010D"/>
    <w:rsid w:val="003A059A"/>
    <w:rsid w:val="003A05AE"/>
    <w:rsid w:val="003A06B7"/>
    <w:rsid w:val="003A06CE"/>
    <w:rsid w:val="003A0787"/>
    <w:rsid w:val="003A09C3"/>
    <w:rsid w:val="003A0A7D"/>
    <w:rsid w:val="003A0B43"/>
    <w:rsid w:val="003A0BC4"/>
    <w:rsid w:val="003A0CCD"/>
    <w:rsid w:val="003A0E78"/>
    <w:rsid w:val="003A0F9A"/>
    <w:rsid w:val="003A0FC0"/>
    <w:rsid w:val="003A11BD"/>
    <w:rsid w:val="003A1300"/>
    <w:rsid w:val="003A18AC"/>
    <w:rsid w:val="003A196D"/>
    <w:rsid w:val="003A1BAA"/>
    <w:rsid w:val="003A1E53"/>
    <w:rsid w:val="003A1FFF"/>
    <w:rsid w:val="003A212F"/>
    <w:rsid w:val="003A21BA"/>
    <w:rsid w:val="003A23F3"/>
    <w:rsid w:val="003A249A"/>
    <w:rsid w:val="003A2C8E"/>
    <w:rsid w:val="003A3229"/>
    <w:rsid w:val="003A3520"/>
    <w:rsid w:val="003A372C"/>
    <w:rsid w:val="003A3E9C"/>
    <w:rsid w:val="003A3FE8"/>
    <w:rsid w:val="003A4475"/>
    <w:rsid w:val="003A4B9B"/>
    <w:rsid w:val="003A4CAB"/>
    <w:rsid w:val="003A52E1"/>
    <w:rsid w:val="003A552C"/>
    <w:rsid w:val="003A55B8"/>
    <w:rsid w:val="003A570F"/>
    <w:rsid w:val="003A58A9"/>
    <w:rsid w:val="003A5AA8"/>
    <w:rsid w:val="003A5B99"/>
    <w:rsid w:val="003A5DE9"/>
    <w:rsid w:val="003A5E32"/>
    <w:rsid w:val="003A5F04"/>
    <w:rsid w:val="003A60D4"/>
    <w:rsid w:val="003A6149"/>
    <w:rsid w:val="003A61BD"/>
    <w:rsid w:val="003A61C6"/>
    <w:rsid w:val="003A6236"/>
    <w:rsid w:val="003A63C5"/>
    <w:rsid w:val="003A6423"/>
    <w:rsid w:val="003A66D7"/>
    <w:rsid w:val="003A6A23"/>
    <w:rsid w:val="003A6A59"/>
    <w:rsid w:val="003A6AE8"/>
    <w:rsid w:val="003A6B28"/>
    <w:rsid w:val="003A6B36"/>
    <w:rsid w:val="003A6CFC"/>
    <w:rsid w:val="003A6F4F"/>
    <w:rsid w:val="003A71A3"/>
    <w:rsid w:val="003A73DF"/>
    <w:rsid w:val="003A75BE"/>
    <w:rsid w:val="003A76F1"/>
    <w:rsid w:val="003A777F"/>
    <w:rsid w:val="003A79BE"/>
    <w:rsid w:val="003A7B83"/>
    <w:rsid w:val="003A7E49"/>
    <w:rsid w:val="003A7EB5"/>
    <w:rsid w:val="003A7F89"/>
    <w:rsid w:val="003B0053"/>
    <w:rsid w:val="003B015E"/>
    <w:rsid w:val="003B0234"/>
    <w:rsid w:val="003B0406"/>
    <w:rsid w:val="003B0495"/>
    <w:rsid w:val="003B0573"/>
    <w:rsid w:val="003B0B0E"/>
    <w:rsid w:val="003B0C9D"/>
    <w:rsid w:val="003B0E99"/>
    <w:rsid w:val="003B125F"/>
    <w:rsid w:val="003B17FF"/>
    <w:rsid w:val="003B1B4B"/>
    <w:rsid w:val="003B1C15"/>
    <w:rsid w:val="003B1F95"/>
    <w:rsid w:val="003B20F1"/>
    <w:rsid w:val="003B2506"/>
    <w:rsid w:val="003B2540"/>
    <w:rsid w:val="003B2729"/>
    <w:rsid w:val="003B28B7"/>
    <w:rsid w:val="003B2B69"/>
    <w:rsid w:val="003B3638"/>
    <w:rsid w:val="003B3A39"/>
    <w:rsid w:val="003B3BF9"/>
    <w:rsid w:val="003B3E40"/>
    <w:rsid w:val="003B40A4"/>
    <w:rsid w:val="003B4244"/>
    <w:rsid w:val="003B440F"/>
    <w:rsid w:val="003B44CE"/>
    <w:rsid w:val="003B4600"/>
    <w:rsid w:val="003B4977"/>
    <w:rsid w:val="003B4B94"/>
    <w:rsid w:val="003B4BC6"/>
    <w:rsid w:val="003B4BCF"/>
    <w:rsid w:val="003B4BFE"/>
    <w:rsid w:val="003B509E"/>
    <w:rsid w:val="003B5134"/>
    <w:rsid w:val="003B52DB"/>
    <w:rsid w:val="003B53D8"/>
    <w:rsid w:val="003B545C"/>
    <w:rsid w:val="003B59EB"/>
    <w:rsid w:val="003B5AEF"/>
    <w:rsid w:val="003B5CDF"/>
    <w:rsid w:val="003B5F10"/>
    <w:rsid w:val="003B5F4D"/>
    <w:rsid w:val="003B6014"/>
    <w:rsid w:val="003B60E9"/>
    <w:rsid w:val="003B6120"/>
    <w:rsid w:val="003B6139"/>
    <w:rsid w:val="003B6267"/>
    <w:rsid w:val="003B662F"/>
    <w:rsid w:val="003B663C"/>
    <w:rsid w:val="003B6659"/>
    <w:rsid w:val="003B66A9"/>
    <w:rsid w:val="003B6ACF"/>
    <w:rsid w:val="003B6CD7"/>
    <w:rsid w:val="003B70AA"/>
    <w:rsid w:val="003B72B3"/>
    <w:rsid w:val="003B757D"/>
    <w:rsid w:val="003B7647"/>
    <w:rsid w:val="003B7787"/>
    <w:rsid w:val="003B7BDD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7EF"/>
    <w:rsid w:val="003C0B08"/>
    <w:rsid w:val="003C0DFB"/>
    <w:rsid w:val="003C1445"/>
    <w:rsid w:val="003C1652"/>
    <w:rsid w:val="003C1867"/>
    <w:rsid w:val="003C1A8D"/>
    <w:rsid w:val="003C1B41"/>
    <w:rsid w:val="003C1C22"/>
    <w:rsid w:val="003C1D96"/>
    <w:rsid w:val="003C21AE"/>
    <w:rsid w:val="003C237A"/>
    <w:rsid w:val="003C2700"/>
    <w:rsid w:val="003C2936"/>
    <w:rsid w:val="003C2B8F"/>
    <w:rsid w:val="003C2F7F"/>
    <w:rsid w:val="003C2FAA"/>
    <w:rsid w:val="003C2FC0"/>
    <w:rsid w:val="003C3065"/>
    <w:rsid w:val="003C3144"/>
    <w:rsid w:val="003C3183"/>
    <w:rsid w:val="003C3209"/>
    <w:rsid w:val="003C37C2"/>
    <w:rsid w:val="003C3BFE"/>
    <w:rsid w:val="003C3C62"/>
    <w:rsid w:val="003C3E59"/>
    <w:rsid w:val="003C434D"/>
    <w:rsid w:val="003C4874"/>
    <w:rsid w:val="003C48ED"/>
    <w:rsid w:val="003C4D37"/>
    <w:rsid w:val="003C50A2"/>
    <w:rsid w:val="003C5278"/>
    <w:rsid w:val="003C537E"/>
    <w:rsid w:val="003C575F"/>
    <w:rsid w:val="003C588C"/>
    <w:rsid w:val="003C5982"/>
    <w:rsid w:val="003C5B4D"/>
    <w:rsid w:val="003C606E"/>
    <w:rsid w:val="003C60AD"/>
    <w:rsid w:val="003C6576"/>
    <w:rsid w:val="003C666D"/>
    <w:rsid w:val="003C6777"/>
    <w:rsid w:val="003C6A0E"/>
    <w:rsid w:val="003C6E75"/>
    <w:rsid w:val="003C7185"/>
    <w:rsid w:val="003C7194"/>
    <w:rsid w:val="003C7310"/>
    <w:rsid w:val="003C74C7"/>
    <w:rsid w:val="003C7753"/>
    <w:rsid w:val="003C7927"/>
    <w:rsid w:val="003D06E4"/>
    <w:rsid w:val="003D0B81"/>
    <w:rsid w:val="003D0BD2"/>
    <w:rsid w:val="003D0BDC"/>
    <w:rsid w:val="003D0E8A"/>
    <w:rsid w:val="003D0F55"/>
    <w:rsid w:val="003D0F5B"/>
    <w:rsid w:val="003D0F7A"/>
    <w:rsid w:val="003D12EF"/>
    <w:rsid w:val="003D1398"/>
    <w:rsid w:val="003D1807"/>
    <w:rsid w:val="003D1991"/>
    <w:rsid w:val="003D1B40"/>
    <w:rsid w:val="003D1CE3"/>
    <w:rsid w:val="003D1D72"/>
    <w:rsid w:val="003D1DEB"/>
    <w:rsid w:val="003D1EFA"/>
    <w:rsid w:val="003D2021"/>
    <w:rsid w:val="003D203F"/>
    <w:rsid w:val="003D23B0"/>
    <w:rsid w:val="003D246C"/>
    <w:rsid w:val="003D2526"/>
    <w:rsid w:val="003D2A12"/>
    <w:rsid w:val="003D2A34"/>
    <w:rsid w:val="003D2C1E"/>
    <w:rsid w:val="003D2CC9"/>
    <w:rsid w:val="003D2D14"/>
    <w:rsid w:val="003D2FB3"/>
    <w:rsid w:val="003D32E0"/>
    <w:rsid w:val="003D3513"/>
    <w:rsid w:val="003D35A8"/>
    <w:rsid w:val="003D35C9"/>
    <w:rsid w:val="003D37BB"/>
    <w:rsid w:val="003D3A19"/>
    <w:rsid w:val="003D3C02"/>
    <w:rsid w:val="003D3F6E"/>
    <w:rsid w:val="003D40F3"/>
    <w:rsid w:val="003D42DD"/>
    <w:rsid w:val="003D4329"/>
    <w:rsid w:val="003D44A2"/>
    <w:rsid w:val="003D4635"/>
    <w:rsid w:val="003D4AC7"/>
    <w:rsid w:val="003D4D2D"/>
    <w:rsid w:val="003D4F62"/>
    <w:rsid w:val="003D5112"/>
    <w:rsid w:val="003D54AB"/>
    <w:rsid w:val="003D551D"/>
    <w:rsid w:val="003D58BD"/>
    <w:rsid w:val="003D5AB7"/>
    <w:rsid w:val="003D5E78"/>
    <w:rsid w:val="003D5EED"/>
    <w:rsid w:val="003D663A"/>
    <w:rsid w:val="003D6C47"/>
    <w:rsid w:val="003D6C81"/>
    <w:rsid w:val="003D6CF7"/>
    <w:rsid w:val="003D6F0B"/>
    <w:rsid w:val="003D6FAF"/>
    <w:rsid w:val="003D719B"/>
    <w:rsid w:val="003D735C"/>
    <w:rsid w:val="003D7463"/>
    <w:rsid w:val="003D75EC"/>
    <w:rsid w:val="003D774E"/>
    <w:rsid w:val="003D7865"/>
    <w:rsid w:val="003D7986"/>
    <w:rsid w:val="003E0BFB"/>
    <w:rsid w:val="003E0F26"/>
    <w:rsid w:val="003E0FC6"/>
    <w:rsid w:val="003E16D1"/>
    <w:rsid w:val="003E1B07"/>
    <w:rsid w:val="003E1B49"/>
    <w:rsid w:val="003E2135"/>
    <w:rsid w:val="003E230F"/>
    <w:rsid w:val="003E24CD"/>
    <w:rsid w:val="003E24E0"/>
    <w:rsid w:val="003E24EC"/>
    <w:rsid w:val="003E25E4"/>
    <w:rsid w:val="003E2702"/>
    <w:rsid w:val="003E2BFE"/>
    <w:rsid w:val="003E2C86"/>
    <w:rsid w:val="003E2CE4"/>
    <w:rsid w:val="003E2DB4"/>
    <w:rsid w:val="003E343D"/>
    <w:rsid w:val="003E38DB"/>
    <w:rsid w:val="003E3927"/>
    <w:rsid w:val="003E3A86"/>
    <w:rsid w:val="003E3C64"/>
    <w:rsid w:val="003E3F0D"/>
    <w:rsid w:val="003E4162"/>
    <w:rsid w:val="003E43B4"/>
    <w:rsid w:val="003E4677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6233"/>
    <w:rsid w:val="003E638F"/>
    <w:rsid w:val="003E64B7"/>
    <w:rsid w:val="003E658E"/>
    <w:rsid w:val="003E65BD"/>
    <w:rsid w:val="003E676D"/>
    <w:rsid w:val="003E69B5"/>
    <w:rsid w:val="003E69B9"/>
    <w:rsid w:val="003E6EBE"/>
    <w:rsid w:val="003E7070"/>
    <w:rsid w:val="003E71B9"/>
    <w:rsid w:val="003E7470"/>
    <w:rsid w:val="003E75CF"/>
    <w:rsid w:val="003E7615"/>
    <w:rsid w:val="003E7B01"/>
    <w:rsid w:val="003E7B41"/>
    <w:rsid w:val="003E7CB3"/>
    <w:rsid w:val="003E7D17"/>
    <w:rsid w:val="003E7FE9"/>
    <w:rsid w:val="003F023A"/>
    <w:rsid w:val="003F0402"/>
    <w:rsid w:val="003F06F1"/>
    <w:rsid w:val="003F072F"/>
    <w:rsid w:val="003F076F"/>
    <w:rsid w:val="003F0A35"/>
    <w:rsid w:val="003F0AA1"/>
    <w:rsid w:val="003F0CC3"/>
    <w:rsid w:val="003F1282"/>
    <w:rsid w:val="003F13B4"/>
    <w:rsid w:val="003F1476"/>
    <w:rsid w:val="003F16C1"/>
    <w:rsid w:val="003F1A0E"/>
    <w:rsid w:val="003F1B94"/>
    <w:rsid w:val="003F1EE7"/>
    <w:rsid w:val="003F210B"/>
    <w:rsid w:val="003F210F"/>
    <w:rsid w:val="003F235C"/>
    <w:rsid w:val="003F23EC"/>
    <w:rsid w:val="003F24A2"/>
    <w:rsid w:val="003F24C3"/>
    <w:rsid w:val="003F2843"/>
    <w:rsid w:val="003F28F9"/>
    <w:rsid w:val="003F29FB"/>
    <w:rsid w:val="003F2AAD"/>
    <w:rsid w:val="003F2D45"/>
    <w:rsid w:val="003F2DA5"/>
    <w:rsid w:val="003F2E56"/>
    <w:rsid w:val="003F3252"/>
    <w:rsid w:val="003F3784"/>
    <w:rsid w:val="003F3B35"/>
    <w:rsid w:val="003F3B88"/>
    <w:rsid w:val="003F3C05"/>
    <w:rsid w:val="003F3D6B"/>
    <w:rsid w:val="003F3D71"/>
    <w:rsid w:val="003F45F1"/>
    <w:rsid w:val="003F491F"/>
    <w:rsid w:val="003F52FE"/>
    <w:rsid w:val="003F5320"/>
    <w:rsid w:val="003F54D2"/>
    <w:rsid w:val="003F57A2"/>
    <w:rsid w:val="003F5ADC"/>
    <w:rsid w:val="003F5C60"/>
    <w:rsid w:val="003F5E5D"/>
    <w:rsid w:val="003F5ED7"/>
    <w:rsid w:val="003F626A"/>
    <w:rsid w:val="003F6644"/>
    <w:rsid w:val="003F673C"/>
    <w:rsid w:val="003F6C3D"/>
    <w:rsid w:val="003F6E48"/>
    <w:rsid w:val="003F6F50"/>
    <w:rsid w:val="003F7204"/>
    <w:rsid w:val="003F7481"/>
    <w:rsid w:val="003F7613"/>
    <w:rsid w:val="003F7668"/>
    <w:rsid w:val="003F7CC1"/>
    <w:rsid w:val="003F7E15"/>
    <w:rsid w:val="003F7E7E"/>
    <w:rsid w:val="00400312"/>
    <w:rsid w:val="004003A2"/>
    <w:rsid w:val="00400646"/>
    <w:rsid w:val="00400691"/>
    <w:rsid w:val="00400B64"/>
    <w:rsid w:val="00400BE2"/>
    <w:rsid w:val="00400DFC"/>
    <w:rsid w:val="004011A5"/>
    <w:rsid w:val="004019AE"/>
    <w:rsid w:val="00402187"/>
    <w:rsid w:val="0040229E"/>
    <w:rsid w:val="0040243F"/>
    <w:rsid w:val="00402BB1"/>
    <w:rsid w:val="004032AC"/>
    <w:rsid w:val="0040343B"/>
    <w:rsid w:val="004039EA"/>
    <w:rsid w:val="00403F04"/>
    <w:rsid w:val="0040400C"/>
    <w:rsid w:val="004040C3"/>
    <w:rsid w:val="00404108"/>
    <w:rsid w:val="004042B6"/>
    <w:rsid w:val="0040441E"/>
    <w:rsid w:val="004045B3"/>
    <w:rsid w:val="004048C5"/>
    <w:rsid w:val="004049A8"/>
    <w:rsid w:val="00404BEB"/>
    <w:rsid w:val="00404EBA"/>
    <w:rsid w:val="00404FA6"/>
    <w:rsid w:val="0040519D"/>
    <w:rsid w:val="00405251"/>
    <w:rsid w:val="00405396"/>
    <w:rsid w:val="004057BE"/>
    <w:rsid w:val="00405A7D"/>
    <w:rsid w:val="00405B6F"/>
    <w:rsid w:val="00405BFA"/>
    <w:rsid w:val="00405C1F"/>
    <w:rsid w:val="00405EE7"/>
    <w:rsid w:val="00405F8D"/>
    <w:rsid w:val="00406180"/>
    <w:rsid w:val="004061B0"/>
    <w:rsid w:val="004064F1"/>
    <w:rsid w:val="00406690"/>
    <w:rsid w:val="004066EF"/>
    <w:rsid w:val="00406787"/>
    <w:rsid w:val="00406991"/>
    <w:rsid w:val="00406C42"/>
    <w:rsid w:val="00406D20"/>
    <w:rsid w:val="00406F58"/>
    <w:rsid w:val="004070B7"/>
    <w:rsid w:val="004075B1"/>
    <w:rsid w:val="0040767E"/>
    <w:rsid w:val="004079A4"/>
    <w:rsid w:val="00407A40"/>
    <w:rsid w:val="00407A7D"/>
    <w:rsid w:val="00407C7A"/>
    <w:rsid w:val="00407EF5"/>
    <w:rsid w:val="00407F77"/>
    <w:rsid w:val="004105DB"/>
    <w:rsid w:val="004106AD"/>
    <w:rsid w:val="00410EC1"/>
    <w:rsid w:val="00410ECD"/>
    <w:rsid w:val="00410F00"/>
    <w:rsid w:val="00410F74"/>
    <w:rsid w:val="00411086"/>
    <w:rsid w:val="00411109"/>
    <w:rsid w:val="0041143A"/>
    <w:rsid w:val="0041147B"/>
    <w:rsid w:val="004115E8"/>
    <w:rsid w:val="004116D8"/>
    <w:rsid w:val="00411BF9"/>
    <w:rsid w:val="00411D62"/>
    <w:rsid w:val="00411FAF"/>
    <w:rsid w:val="004123BC"/>
    <w:rsid w:val="00412642"/>
    <w:rsid w:val="004127F8"/>
    <w:rsid w:val="00412F90"/>
    <w:rsid w:val="00412FB2"/>
    <w:rsid w:val="00413080"/>
    <w:rsid w:val="00413586"/>
    <w:rsid w:val="004136E7"/>
    <w:rsid w:val="0041388D"/>
    <w:rsid w:val="00413E7A"/>
    <w:rsid w:val="00413F8D"/>
    <w:rsid w:val="0041470F"/>
    <w:rsid w:val="00414717"/>
    <w:rsid w:val="00414BD6"/>
    <w:rsid w:val="00414C1D"/>
    <w:rsid w:val="00414DF8"/>
    <w:rsid w:val="0041502F"/>
    <w:rsid w:val="004150B9"/>
    <w:rsid w:val="00415142"/>
    <w:rsid w:val="00415201"/>
    <w:rsid w:val="004156D2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51E"/>
    <w:rsid w:val="00416595"/>
    <w:rsid w:val="0041677A"/>
    <w:rsid w:val="00416A33"/>
    <w:rsid w:val="00416A44"/>
    <w:rsid w:val="00416A90"/>
    <w:rsid w:val="00416E0B"/>
    <w:rsid w:val="00416EE8"/>
    <w:rsid w:val="00417114"/>
    <w:rsid w:val="004173F7"/>
    <w:rsid w:val="004174C1"/>
    <w:rsid w:val="0041754E"/>
    <w:rsid w:val="00417625"/>
    <w:rsid w:val="0041762F"/>
    <w:rsid w:val="0041784A"/>
    <w:rsid w:val="004179DF"/>
    <w:rsid w:val="00417A99"/>
    <w:rsid w:val="00420506"/>
    <w:rsid w:val="0042056A"/>
    <w:rsid w:val="00420702"/>
    <w:rsid w:val="0042078F"/>
    <w:rsid w:val="00420863"/>
    <w:rsid w:val="004208EC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529"/>
    <w:rsid w:val="00422777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261"/>
    <w:rsid w:val="0042427E"/>
    <w:rsid w:val="0042453D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92B"/>
    <w:rsid w:val="00425A05"/>
    <w:rsid w:val="00425B13"/>
    <w:rsid w:val="00425B32"/>
    <w:rsid w:val="00425EEC"/>
    <w:rsid w:val="0042616D"/>
    <w:rsid w:val="00426433"/>
    <w:rsid w:val="00426755"/>
    <w:rsid w:val="00426EF4"/>
    <w:rsid w:val="0042751E"/>
    <w:rsid w:val="0042786E"/>
    <w:rsid w:val="0043004F"/>
    <w:rsid w:val="00430098"/>
    <w:rsid w:val="00430277"/>
    <w:rsid w:val="00430512"/>
    <w:rsid w:val="00430550"/>
    <w:rsid w:val="0043063A"/>
    <w:rsid w:val="00430985"/>
    <w:rsid w:val="00430A07"/>
    <w:rsid w:val="00430DE5"/>
    <w:rsid w:val="00430EA6"/>
    <w:rsid w:val="0043103A"/>
    <w:rsid w:val="004311B2"/>
    <w:rsid w:val="00431281"/>
    <w:rsid w:val="00431434"/>
    <w:rsid w:val="004317D6"/>
    <w:rsid w:val="00431DD6"/>
    <w:rsid w:val="004322CF"/>
    <w:rsid w:val="004323CB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59"/>
    <w:rsid w:val="00432C62"/>
    <w:rsid w:val="00432E9D"/>
    <w:rsid w:val="00432ED0"/>
    <w:rsid w:val="00433592"/>
    <w:rsid w:val="00433652"/>
    <w:rsid w:val="004336FF"/>
    <w:rsid w:val="00433B2D"/>
    <w:rsid w:val="00433BF1"/>
    <w:rsid w:val="00433C27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6C4"/>
    <w:rsid w:val="00435993"/>
    <w:rsid w:val="00435996"/>
    <w:rsid w:val="004359A5"/>
    <w:rsid w:val="00435DED"/>
    <w:rsid w:val="00435E5E"/>
    <w:rsid w:val="00435F15"/>
    <w:rsid w:val="00436067"/>
    <w:rsid w:val="00436263"/>
    <w:rsid w:val="00436468"/>
    <w:rsid w:val="004364D7"/>
    <w:rsid w:val="00436700"/>
    <w:rsid w:val="0043755D"/>
    <w:rsid w:val="00437606"/>
    <w:rsid w:val="004378D9"/>
    <w:rsid w:val="00437D27"/>
    <w:rsid w:val="00437DDE"/>
    <w:rsid w:val="00437F44"/>
    <w:rsid w:val="00440052"/>
    <w:rsid w:val="004401A4"/>
    <w:rsid w:val="00440499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B66"/>
    <w:rsid w:val="00441C17"/>
    <w:rsid w:val="00441F2F"/>
    <w:rsid w:val="00441F42"/>
    <w:rsid w:val="0044209C"/>
    <w:rsid w:val="004421D0"/>
    <w:rsid w:val="00442715"/>
    <w:rsid w:val="00442970"/>
    <w:rsid w:val="00442B12"/>
    <w:rsid w:val="00442EAE"/>
    <w:rsid w:val="0044397D"/>
    <w:rsid w:val="00443A6F"/>
    <w:rsid w:val="00443FB8"/>
    <w:rsid w:val="00443FD4"/>
    <w:rsid w:val="00443FDE"/>
    <w:rsid w:val="004442C0"/>
    <w:rsid w:val="004443EE"/>
    <w:rsid w:val="004445A4"/>
    <w:rsid w:val="0044469E"/>
    <w:rsid w:val="004450E9"/>
    <w:rsid w:val="00445138"/>
    <w:rsid w:val="00445395"/>
    <w:rsid w:val="00445605"/>
    <w:rsid w:val="004456FD"/>
    <w:rsid w:val="00445742"/>
    <w:rsid w:val="00445770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6965"/>
    <w:rsid w:val="004470AF"/>
    <w:rsid w:val="004473EE"/>
    <w:rsid w:val="0044771B"/>
    <w:rsid w:val="00447752"/>
    <w:rsid w:val="00447B0A"/>
    <w:rsid w:val="00447FA7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0F71"/>
    <w:rsid w:val="00451C0D"/>
    <w:rsid w:val="00451F3F"/>
    <w:rsid w:val="0045201D"/>
    <w:rsid w:val="00452094"/>
    <w:rsid w:val="00452609"/>
    <w:rsid w:val="00452F3B"/>
    <w:rsid w:val="00453171"/>
    <w:rsid w:val="00453291"/>
    <w:rsid w:val="0045385E"/>
    <w:rsid w:val="00453B6F"/>
    <w:rsid w:val="00453CBA"/>
    <w:rsid w:val="00453D4E"/>
    <w:rsid w:val="00453E11"/>
    <w:rsid w:val="00453EDB"/>
    <w:rsid w:val="00454230"/>
    <w:rsid w:val="00454399"/>
    <w:rsid w:val="0045451C"/>
    <w:rsid w:val="00454AFB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B6"/>
    <w:rsid w:val="00456ADA"/>
    <w:rsid w:val="0045723A"/>
    <w:rsid w:val="0045724C"/>
    <w:rsid w:val="004573C8"/>
    <w:rsid w:val="00457444"/>
    <w:rsid w:val="004574D5"/>
    <w:rsid w:val="00457C23"/>
    <w:rsid w:val="00457C71"/>
    <w:rsid w:val="00457EE2"/>
    <w:rsid w:val="00460032"/>
    <w:rsid w:val="0046022C"/>
    <w:rsid w:val="00460648"/>
    <w:rsid w:val="00460666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AE2"/>
    <w:rsid w:val="00463B2B"/>
    <w:rsid w:val="00463DD0"/>
    <w:rsid w:val="00463F1E"/>
    <w:rsid w:val="00464969"/>
    <w:rsid w:val="00464A7D"/>
    <w:rsid w:val="00464B86"/>
    <w:rsid w:val="00464DE0"/>
    <w:rsid w:val="00464F98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184"/>
    <w:rsid w:val="00466387"/>
    <w:rsid w:val="00466413"/>
    <w:rsid w:val="00466A61"/>
    <w:rsid w:val="00466B43"/>
    <w:rsid w:val="00466DA4"/>
    <w:rsid w:val="00466F7F"/>
    <w:rsid w:val="0046706F"/>
    <w:rsid w:val="0046715D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26C"/>
    <w:rsid w:val="00470342"/>
    <w:rsid w:val="00470940"/>
    <w:rsid w:val="00470D35"/>
    <w:rsid w:val="00470DB1"/>
    <w:rsid w:val="00470E52"/>
    <w:rsid w:val="00470F7B"/>
    <w:rsid w:val="00470FAC"/>
    <w:rsid w:val="0047144A"/>
    <w:rsid w:val="00471477"/>
    <w:rsid w:val="004714EB"/>
    <w:rsid w:val="00471506"/>
    <w:rsid w:val="0047158E"/>
    <w:rsid w:val="0047170A"/>
    <w:rsid w:val="004717C4"/>
    <w:rsid w:val="00471B2D"/>
    <w:rsid w:val="00471E16"/>
    <w:rsid w:val="00471E71"/>
    <w:rsid w:val="0047222C"/>
    <w:rsid w:val="004722D3"/>
    <w:rsid w:val="004724C7"/>
    <w:rsid w:val="004726A4"/>
    <w:rsid w:val="00472818"/>
    <w:rsid w:val="004729B1"/>
    <w:rsid w:val="004729EB"/>
    <w:rsid w:val="004730AA"/>
    <w:rsid w:val="004732DF"/>
    <w:rsid w:val="0047359A"/>
    <w:rsid w:val="004735BB"/>
    <w:rsid w:val="00473B98"/>
    <w:rsid w:val="00473EF8"/>
    <w:rsid w:val="0047402B"/>
    <w:rsid w:val="004742D0"/>
    <w:rsid w:val="004742DE"/>
    <w:rsid w:val="00474449"/>
    <w:rsid w:val="00474557"/>
    <w:rsid w:val="00474729"/>
    <w:rsid w:val="0047477A"/>
    <w:rsid w:val="00474A30"/>
    <w:rsid w:val="00474A75"/>
    <w:rsid w:val="00474BC6"/>
    <w:rsid w:val="00474DE6"/>
    <w:rsid w:val="00475E49"/>
    <w:rsid w:val="00475F67"/>
    <w:rsid w:val="00475FA1"/>
    <w:rsid w:val="00475FEC"/>
    <w:rsid w:val="0047626C"/>
    <w:rsid w:val="004765A3"/>
    <w:rsid w:val="004765AB"/>
    <w:rsid w:val="00476677"/>
    <w:rsid w:val="004766BE"/>
    <w:rsid w:val="0047676D"/>
    <w:rsid w:val="00476B44"/>
    <w:rsid w:val="00476B98"/>
    <w:rsid w:val="00476BA0"/>
    <w:rsid w:val="00476EBF"/>
    <w:rsid w:val="00476F95"/>
    <w:rsid w:val="004771E7"/>
    <w:rsid w:val="00477282"/>
    <w:rsid w:val="00477349"/>
    <w:rsid w:val="00477474"/>
    <w:rsid w:val="004779D8"/>
    <w:rsid w:val="00477A28"/>
    <w:rsid w:val="00477AFF"/>
    <w:rsid w:val="00477C5E"/>
    <w:rsid w:val="00477FF2"/>
    <w:rsid w:val="00477FF8"/>
    <w:rsid w:val="00480032"/>
    <w:rsid w:val="00480176"/>
    <w:rsid w:val="0048017A"/>
    <w:rsid w:val="004803BB"/>
    <w:rsid w:val="0048062D"/>
    <w:rsid w:val="00480C25"/>
    <w:rsid w:val="00480E51"/>
    <w:rsid w:val="004813F1"/>
    <w:rsid w:val="004814F8"/>
    <w:rsid w:val="004817EB"/>
    <w:rsid w:val="00481EE9"/>
    <w:rsid w:val="0048200B"/>
    <w:rsid w:val="00482025"/>
    <w:rsid w:val="00482125"/>
    <w:rsid w:val="00482277"/>
    <w:rsid w:val="004824A7"/>
    <w:rsid w:val="004824C4"/>
    <w:rsid w:val="0048250C"/>
    <w:rsid w:val="00482593"/>
    <w:rsid w:val="004825A5"/>
    <w:rsid w:val="004826B4"/>
    <w:rsid w:val="004826D1"/>
    <w:rsid w:val="004826D9"/>
    <w:rsid w:val="004827F1"/>
    <w:rsid w:val="00482832"/>
    <w:rsid w:val="004828F1"/>
    <w:rsid w:val="00482B06"/>
    <w:rsid w:val="00482B81"/>
    <w:rsid w:val="00482C97"/>
    <w:rsid w:val="00482CEC"/>
    <w:rsid w:val="00482D81"/>
    <w:rsid w:val="00482E28"/>
    <w:rsid w:val="00483095"/>
    <w:rsid w:val="004834E4"/>
    <w:rsid w:val="004837A2"/>
    <w:rsid w:val="004837F1"/>
    <w:rsid w:val="0048385F"/>
    <w:rsid w:val="004838F6"/>
    <w:rsid w:val="00483B35"/>
    <w:rsid w:val="00483CF6"/>
    <w:rsid w:val="004841D6"/>
    <w:rsid w:val="0048421C"/>
    <w:rsid w:val="00484596"/>
    <w:rsid w:val="004846BA"/>
    <w:rsid w:val="0048493E"/>
    <w:rsid w:val="00484F74"/>
    <w:rsid w:val="00484FF9"/>
    <w:rsid w:val="004852B8"/>
    <w:rsid w:val="004852CF"/>
    <w:rsid w:val="0048537A"/>
    <w:rsid w:val="0048538E"/>
    <w:rsid w:val="004853D6"/>
    <w:rsid w:val="004854D6"/>
    <w:rsid w:val="0048563A"/>
    <w:rsid w:val="00485A31"/>
    <w:rsid w:val="00485D7D"/>
    <w:rsid w:val="00485DDA"/>
    <w:rsid w:val="00486067"/>
    <w:rsid w:val="004862C2"/>
    <w:rsid w:val="004862F2"/>
    <w:rsid w:val="004864F3"/>
    <w:rsid w:val="0048659F"/>
    <w:rsid w:val="004867EC"/>
    <w:rsid w:val="00486E50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0EF6"/>
    <w:rsid w:val="004911B9"/>
    <w:rsid w:val="0049139C"/>
    <w:rsid w:val="0049196C"/>
    <w:rsid w:val="00491A6E"/>
    <w:rsid w:val="00491D6A"/>
    <w:rsid w:val="00491ECB"/>
    <w:rsid w:val="00491EDD"/>
    <w:rsid w:val="00492325"/>
    <w:rsid w:val="00492425"/>
    <w:rsid w:val="0049242E"/>
    <w:rsid w:val="0049263D"/>
    <w:rsid w:val="004928E2"/>
    <w:rsid w:val="00492B97"/>
    <w:rsid w:val="004931C8"/>
    <w:rsid w:val="004933DF"/>
    <w:rsid w:val="00493561"/>
    <w:rsid w:val="00493837"/>
    <w:rsid w:val="00493C48"/>
    <w:rsid w:val="00493EB1"/>
    <w:rsid w:val="00493EC5"/>
    <w:rsid w:val="00494053"/>
    <w:rsid w:val="0049437F"/>
    <w:rsid w:val="0049439E"/>
    <w:rsid w:val="004943A4"/>
    <w:rsid w:val="00494882"/>
    <w:rsid w:val="00494B3C"/>
    <w:rsid w:val="00494C29"/>
    <w:rsid w:val="00494CDB"/>
    <w:rsid w:val="00494F12"/>
    <w:rsid w:val="004950F8"/>
    <w:rsid w:val="004955E5"/>
    <w:rsid w:val="00495637"/>
    <w:rsid w:val="00495730"/>
    <w:rsid w:val="0049588D"/>
    <w:rsid w:val="00495991"/>
    <w:rsid w:val="00495D88"/>
    <w:rsid w:val="00495E6C"/>
    <w:rsid w:val="004964E9"/>
    <w:rsid w:val="0049684C"/>
    <w:rsid w:val="00496C8A"/>
    <w:rsid w:val="00496D08"/>
    <w:rsid w:val="00496D59"/>
    <w:rsid w:val="00496EB4"/>
    <w:rsid w:val="00496F76"/>
    <w:rsid w:val="00496F9B"/>
    <w:rsid w:val="00497009"/>
    <w:rsid w:val="004973A1"/>
    <w:rsid w:val="004976A7"/>
    <w:rsid w:val="00497B5F"/>
    <w:rsid w:val="00497C07"/>
    <w:rsid w:val="004A005F"/>
    <w:rsid w:val="004A010C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748"/>
    <w:rsid w:val="004A1808"/>
    <w:rsid w:val="004A187C"/>
    <w:rsid w:val="004A1965"/>
    <w:rsid w:val="004A1A7C"/>
    <w:rsid w:val="004A1C10"/>
    <w:rsid w:val="004A1CA7"/>
    <w:rsid w:val="004A1DB2"/>
    <w:rsid w:val="004A204A"/>
    <w:rsid w:val="004A24AE"/>
    <w:rsid w:val="004A24C4"/>
    <w:rsid w:val="004A24D4"/>
    <w:rsid w:val="004A2821"/>
    <w:rsid w:val="004A2837"/>
    <w:rsid w:val="004A2846"/>
    <w:rsid w:val="004A2853"/>
    <w:rsid w:val="004A2E64"/>
    <w:rsid w:val="004A30DF"/>
    <w:rsid w:val="004A3151"/>
    <w:rsid w:val="004A3245"/>
    <w:rsid w:val="004A33A5"/>
    <w:rsid w:val="004A3B52"/>
    <w:rsid w:val="004A3E29"/>
    <w:rsid w:val="004A4102"/>
    <w:rsid w:val="004A4207"/>
    <w:rsid w:val="004A454B"/>
    <w:rsid w:val="004A4D97"/>
    <w:rsid w:val="004A4E16"/>
    <w:rsid w:val="004A51E3"/>
    <w:rsid w:val="004A5345"/>
    <w:rsid w:val="004A539B"/>
    <w:rsid w:val="004A543E"/>
    <w:rsid w:val="004A544A"/>
    <w:rsid w:val="004A56B1"/>
    <w:rsid w:val="004A5951"/>
    <w:rsid w:val="004A61C5"/>
    <w:rsid w:val="004A6260"/>
    <w:rsid w:val="004A6508"/>
    <w:rsid w:val="004A6720"/>
    <w:rsid w:val="004A6900"/>
    <w:rsid w:val="004A74B6"/>
    <w:rsid w:val="004A7B1E"/>
    <w:rsid w:val="004A7C67"/>
    <w:rsid w:val="004A7C74"/>
    <w:rsid w:val="004A7D7C"/>
    <w:rsid w:val="004B01DE"/>
    <w:rsid w:val="004B0836"/>
    <w:rsid w:val="004B088E"/>
    <w:rsid w:val="004B0A37"/>
    <w:rsid w:val="004B0C21"/>
    <w:rsid w:val="004B0C67"/>
    <w:rsid w:val="004B0D55"/>
    <w:rsid w:val="004B113F"/>
    <w:rsid w:val="004B124A"/>
    <w:rsid w:val="004B1686"/>
    <w:rsid w:val="004B1829"/>
    <w:rsid w:val="004B1CA9"/>
    <w:rsid w:val="004B1F23"/>
    <w:rsid w:val="004B1F86"/>
    <w:rsid w:val="004B22B4"/>
    <w:rsid w:val="004B22BF"/>
    <w:rsid w:val="004B23C3"/>
    <w:rsid w:val="004B25B1"/>
    <w:rsid w:val="004B2758"/>
    <w:rsid w:val="004B2DA4"/>
    <w:rsid w:val="004B325B"/>
    <w:rsid w:val="004B32E3"/>
    <w:rsid w:val="004B3628"/>
    <w:rsid w:val="004B3646"/>
    <w:rsid w:val="004B36F6"/>
    <w:rsid w:val="004B3753"/>
    <w:rsid w:val="004B37F8"/>
    <w:rsid w:val="004B380A"/>
    <w:rsid w:val="004B3A9A"/>
    <w:rsid w:val="004B3ADF"/>
    <w:rsid w:val="004B3CCE"/>
    <w:rsid w:val="004B3CED"/>
    <w:rsid w:val="004B3E3A"/>
    <w:rsid w:val="004B4139"/>
    <w:rsid w:val="004B4241"/>
    <w:rsid w:val="004B4246"/>
    <w:rsid w:val="004B4356"/>
    <w:rsid w:val="004B449F"/>
    <w:rsid w:val="004B4B34"/>
    <w:rsid w:val="004B4D20"/>
    <w:rsid w:val="004B4D88"/>
    <w:rsid w:val="004B4F87"/>
    <w:rsid w:val="004B52DA"/>
    <w:rsid w:val="004B5462"/>
    <w:rsid w:val="004B55C6"/>
    <w:rsid w:val="004B57D5"/>
    <w:rsid w:val="004B58AA"/>
    <w:rsid w:val="004B5FE2"/>
    <w:rsid w:val="004B6008"/>
    <w:rsid w:val="004B6441"/>
    <w:rsid w:val="004B64D8"/>
    <w:rsid w:val="004B6549"/>
    <w:rsid w:val="004B6585"/>
    <w:rsid w:val="004B67FF"/>
    <w:rsid w:val="004B69BE"/>
    <w:rsid w:val="004B6B2A"/>
    <w:rsid w:val="004B6B4D"/>
    <w:rsid w:val="004B6CC8"/>
    <w:rsid w:val="004B7109"/>
    <w:rsid w:val="004B75B7"/>
    <w:rsid w:val="004B7675"/>
    <w:rsid w:val="004B7689"/>
    <w:rsid w:val="004B779B"/>
    <w:rsid w:val="004B79D4"/>
    <w:rsid w:val="004B7B7F"/>
    <w:rsid w:val="004B7F4C"/>
    <w:rsid w:val="004C0000"/>
    <w:rsid w:val="004C044D"/>
    <w:rsid w:val="004C04C2"/>
    <w:rsid w:val="004C0582"/>
    <w:rsid w:val="004C071C"/>
    <w:rsid w:val="004C08F5"/>
    <w:rsid w:val="004C0C7C"/>
    <w:rsid w:val="004C0D02"/>
    <w:rsid w:val="004C0DB4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286"/>
    <w:rsid w:val="004C25BC"/>
    <w:rsid w:val="004C25D3"/>
    <w:rsid w:val="004C27F8"/>
    <w:rsid w:val="004C2A4F"/>
    <w:rsid w:val="004C2C08"/>
    <w:rsid w:val="004C2D82"/>
    <w:rsid w:val="004C2DF2"/>
    <w:rsid w:val="004C2FC5"/>
    <w:rsid w:val="004C321F"/>
    <w:rsid w:val="004C325A"/>
    <w:rsid w:val="004C352A"/>
    <w:rsid w:val="004C357E"/>
    <w:rsid w:val="004C3617"/>
    <w:rsid w:val="004C37D7"/>
    <w:rsid w:val="004C3DFB"/>
    <w:rsid w:val="004C3FB5"/>
    <w:rsid w:val="004C437D"/>
    <w:rsid w:val="004C4476"/>
    <w:rsid w:val="004C44A6"/>
    <w:rsid w:val="004C4536"/>
    <w:rsid w:val="004C4708"/>
    <w:rsid w:val="004C4BE6"/>
    <w:rsid w:val="004C51BA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9B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C3"/>
    <w:rsid w:val="004D07EB"/>
    <w:rsid w:val="004D0802"/>
    <w:rsid w:val="004D1201"/>
    <w:rsid w:val="004D1277"/>
    <w:rsid w:val="004D1286"/>
    <w:rsid w:val="004D1293"/>
    <w:rsid w:val="004D1352"/>
    <w:rsid w:val="004D146C"/>
    <w:rsid w:val="004D174D"/>
    <w:rsid w:val="004D1955"/>
    <w:rsid w:val="004D1990"/>
    <w:rsid w:val="004D1C0F"/>
    <w:rsid w:val="004D1E82"/>
    <w:rsid w:val="004D1FAE"/>
    <w:rsid w:val="004D215B"/>
    <w:rsid w:val="004D229E"/>
    <w:rsid w:val="004D230C"/>
    <w:rsid w:val="004D25F5"/>
    <w:rsid w:val="004D2677"/>
    <w:rsid w:val="004D3189"/>
    <w:rsid w:val="004D338B"/>
    <w:rsid w:val="004D33FF"/>
    <w:rsid w:val="004D34E6"/>
    <w:rsid w:val="004D36CC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C53"/>
    <w:rsid w:val="004D4DBF"/>
    <w:rsid w:val="004D4E71"/>
    <w:rsid w:val="004D4ECC"/>
    <w:rsid w:val="004D4F0D"/>
    <w:rsid w:val="004D5664"/>
    <w:rsid w:val="004D587F"/>
    <w:rsid w:val="004D5EED"/>
    <w:rsid w:val="004D5F99"/>
    <w:rsid w:val="004D6124"/>
    <w:rsid w:val="004D6336"/>
    <w:rsid w:val="004D6385"/>
    <w:rsid w:val="004D67CB"/>
    <w:rsid w:val="004D683E"/>
    <w:rsid w:val="004D696D"/>
    <w:rsid w:val="004D6ADF"/>
    <w:rsid w:val="004D6B4B"/>
    <w:rsid w:val="004D6BC8"/>
    <w:rsid w:val="004D6C31"/>
    <w:rsid w:val="004D7048"/>
    <w:rsid w:val="004D71A9"/>
    <w:rsid w:val="004D74A5"/>
    <w:rsid w:val="004D7500"/>
    <w:rsid w:val="004D76D9"/>
    <w:rsid w:val="004D76E1"/>
    <w:rsid w:val="004D7A40"/>
    <w:rsid w:val="004D7BFE"/>
    <w:rsid w:val="004D7D62"/>
    <w:rsid w:val="004D7F52"/>
    <w:rsid w:val="004D7F9F"/>
    <w:rsid w:val="004D7FA8"/>
    <w:rsid w:val="004E066B"/>
    <w:rsid w:val="004E0685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034"/>
    <w:rsid w:val="004E23E8"/>
    <w:rsid w:val="004E257B"/>
    <w:rsid w:val="004E2756"/>
    <w:rsid w:val="004E2A09"/>
    <w:rsid w:val="004E2BEE"/>
    <w:rsid w:val="004E2C5A"/>
    <w:rsid w:val="004E2E02"/>
    <w:rsid w:val="004E2F05"/>
    <w:rsid w:val="004E302F"/>
    <w:rsid w:val="004E3114"/>
    <w:rsid w:val="004E327B"/>
    <w:rsid w:val="004E333C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E5"/>
    <w:rsid w:val="004E4BF9"/>
    <w:rsid w:val="004E4CC0"/>
    <w:rsid w:val="004E4F8B"/>
    <w:rsid w:val="004E514B"/>
    <w:rsid w:val="004E5566"/>
    <w:rsid w:val="004E5599"/>
    <w:rsid w:val="004E5888"/>
    <w:rsid w:val="004E5AFE"/>
    <w:rsid w:val="004E5C5E"/>
    <w:rsid w:val="004E5CB3"/>
    <w:rsid w:val="004E5D54"/>
    <w:rsid w:val="004E5DF5"/>
    <w:rsid w:val="004E5F15"/>
    <w:rsid w:val="004E5FA6"/>
    <w:rsid w:val="004E619E"/>
    <w:rsid w:val="004E6463"/>
    <w:rsid w:val="004E6729"/>
    <w:rsid w:val="004E6B21"/>
    <w:rsid w:val="004E6D20"/>
    <w:rsid w:val="004E6E41"/>
    <w:rsid w:val="004E7064"/>
    <w:rsid w:val="004E78C8"/>
    <w:rsid w:val="004E7A03"/>
    <w:rsid w:val="004E7B91"/>
    <w:rsid w:val="004F0159"/>
    <w:rsid w:val="004F07EC"/>
    <w:rsid w:val="004F0B90"/>
    <w:rsid w:val="004F0C90"/>
    <w:rsid w:val="004F0EDA"/>
    <w:rsid w:val="004F11BD"/>
    <w:rsid w:val="004F11C3"/>
    <w:rsid w:val="004F14D5"/>
    <w:rsid w:val="004F1649"/>
    <w:rsid w:val="004F1B94"/>
    <w:rsid w:val="004F1EFD"/>
    <w:rsid w:val="004F213B"/>
    <w:rsid w:val="004F2289"/>
    <w:rsid w:val="004F2292"/>
    <w:rsid w:val="004F24B4"/>
    <w:rsid w:val="004F26FA"/>
    <w:rsid w:val="004F2825"/>
    <w:rsid w:val="004F2C38"/>
    <w:rsid w:val="004F37F0"/>
    <w:rsid w:val="004F3AD9"/>
    <w:rsid w:val="004F3C14"/>
    <w:rsid w:val="004F3C66"/>
    <w:rsid w:val="004F3ECF"/>
    <w:rsid w:val="004F40FA"/>
    <w:rsid w:val="004F419D"/>
    <w:rsid w:val="004F4207"/>
    <w:rsid w:val="004F43FE"/>
    <w:rsid w:val="004F4607"/>
    <w:rsid w:val="004F4823"/>
    <w:rsid w:val="004F4B02"/>
    <w:rsid w:val="004F4EF2"/>
    <w:rsid w:val="004F4FCE"/>
    <w:rsid w:val="004F5053"/>
    <w:rsid w:val="004F5C78"/>
    <w:rsid w:val="004F5D10"/>
    <w:rsid w:val="004F5F28"/>
    <w:rsid w:val="004F6043"/>
    <w:rsid w:val="004F60C9"/>
    <w:rsid w:val="004F61B6"/>
    <w:rsid w:val="004F66AD"/>
    <w:rsid w:val="004F6711"/>
    <w:rsid w:val="004F692F"/>
    <w:rsid w:val="004F695A"/>
    <w:rsid w:val="004F6A4E"/>
    <w:rsid w:val="004F6BA6"/>
    <w:rsid w:val="004F6C83"/>
    <w:rsid w:val="004F6D5D"/>
    <w:rsid w:val="004F6E35"/>
    <w:rsid w:val="004F6F63"/>
    <w:rsid w:val="004F7247"/>
    <w:rsid w:val="004F740B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DF"/>
    <w:rsid w:val="00500488"/>
    <w:rsid w:val="00500887"/>
    <w:rsid w:val="00500955"/>
    <w:rsid w:val="00500BAB"/>
    <w:rsid w:val="00500D1C"/>
    <w:rsid w:val="00500D52"/>
    <w:rsid w:val="00500EBC"/>
    <w:rsid w:val="005011E9"/>
    <w:rsid w:val="0050198C"/>
    <w:rsid w:val="00501D13"/>
    <w:rsid w:val="00502542"/>
    <w:rsid w:val="0050262C"/>
    <w:rsid w:val="005028F0"/>
    <w:rsid w:val="00502C79"/>
    <w:rsid w:val="00502DDD"/>
    <w:rsid w:val="00502F01"/>
    <w:rsid w:val="005030E4"/>
    <w:rsid w:val="00503BC0"/>
    <w:rsid w:val="00503BE3"/>
    <w:rsid w:val="0050467A"/>
    <w:rsid w:val="005048BE"/>
    <w:rsid w:val="00504C95"/>
    <w:rsid w:val="00504CFE"/>
    <w:rsid w:val="00504F08"/>
    <w:rsid w:val="005051EB"/>
    <w:rsid w:val="00505386"/>
    <w:rsid w:val="005053AF"/>
    <w:rsid w:val="005054F0"/>
    <w:rsid w:val="005056A7"/>
    <w:rsid w:val="00505A3C"/>
    <w:rsid w:val="00505ABA"/>
    <w:rsid w:val="00505B8A"/>
    <w:rsid w:val="00505D13"/>
    <w:rsid w:val="00505E8D"/>
    <w:rsid w:val="005061BC"/>
    <w:rsid w:val="00506222"/>
    <w:rsid w:val="00506304"/>
    <w:rsid w:val="00506386"/>
    <w:rsid w:val="005063E9"/>
    <w:rsid w:val="00506419"/>
    <w:rsid w:val="00506422"/>
    <w:rsid w:val="005066B9"/>
    <w:rsid w:val="005068E4"/>
    <w:rsid w:val="00506944"/>
    <w:rsid w:val="005069B1"/>
    <w:rsid w:val="00506B70"/>
    <w:rsid w:val="00506CAE"/>
    <w:rsid w:val="00506E83"/>
    <w:rsid w:val="0050700C"/>
    <w:rsid w:val="00507128"/>
    <w:rsid w:val="005079D3"/>
    <w:rsid w:val="00507AE7"/>
    <w:rsid w:val="00507B00"/>
    <w:rsid w:val="00507B9C"/>
    <w:rsid w:val="00507C6B"/>
    <w:rsid w:val="00507D21"/>
    <w:rsid w:val="005100D3"/>
    <w:rsid w:val="005103C2"/>
    <w:rsid w:val="0051085A"/>
    <w:rsid w:val="00510CA0"/>
    <w:rsid w:val="00510D7E"/>
    <w:rsid w:val="00510DCD"/>
    <w:rsid w:val="00511476"/>
    <w:rsid w:val="00511680"/>
    <w:rsid w:val="00511973"/>
    <w:rsid w:val="00511C2E"/>
    <w:rsid w:val="005120AB"/>
    <w:rsid w:val="0051237D"/>
    <w:rsid w:val="005124C0"/>
    <w:rsid w:val="005124F4"/>
    <w:rsid w:val="0051265A"/>
    <w:rsid w:val="005127DE"/>
    <w:rsid w:val="005129BB"/>
    <w:rsid w:val="00512A66"/>
    <w:rsid w:val="00512ABF"/>
    <w:rsid w:val="00512B80"/>
    <w:rsid w:val="00512B9F"/>
    <w:rsid w:val="00513169"/>
    <w:rsid w:val="00513B3A"/>
    <w:rsid w:val="00513DAE"/>
    <w:rsid w:val="00514344"/>
    <w:rsid w:val="005144F7"/>
    <w:rsid w:val="00514642"/>
    <w:rsid w:val="005146DA"/>
    <w:rsid w:val="00514866"/>
    <w:rsid w:val="00514BBB"/>
    <w:rsid w:val="005151D3"/>
    <w:rsid w:val="00515AB2"/>
    <w:rsid w:val="00515CB5"/>
    <w:rsid w:val="00515D3A"/>
    <w:rsid w:val="00515D82"/>
    <w:rsid w:val="00515E37"/>
    <w:rsid w:val="00515EF6"/>
    <w:rsid w:val="00515FF1"/>
    <w:rsid w:val="0051612C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CFC"/>
    <w:rsid w:val="00517E69"/>
    <w:rsid w:val="005207C6"/>
    <w:rsid w:val="005208B6"/>
    <w:rsid w:val="00520A7E"/>
    <w:rsid w:val="00520E56"/>
    <w:rsid w:val="00520E7A"/>
    <w:rsid w:val="00520FEC"/>
    <w:rsid w:val="005210FE"/>
    <w:rsid w:val="005211EC"/>
    <w:rsid w:val="00521335"/>
    <w:rsid w:val="005213FA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8DB"/>
    <w:rsid w:val="00522A15"/>
    <w:rsid w:val="00522A23"/>
    <w:rsid w:val="00522B21"/>
    <w:rsid w:val="00522F19"/>
    <w:rsid w:val="0052306B"/>
    <w:rsid w:val="00523377"/>
    <w:rsid w:val="00523465"/>
    <w:rsid w:val="0052356C"/>
    <w:rsid w:val="00523601"/>
    <w:rsid w:val="00523667"/>
    <w:rsid w:val="0052367A"/>
    <w:rsid w:val="00523971"/>
    <w:rsid w:val="00523979"/>
    <w:rsid w:val="00523B47"/>
    <w:rsid w:val="00523F8A"/>
    <w:rsid w:val="0052406A"/>
    <w:rsid w:val="00524218"/>
    <w:rsid w:val="005242B4"/>
    <w:rsid w:val="005244F7"/>
    <w:rsid w:val="005246D7"/>
    <w:rsid w:val="00524A43"/>
    <w:rsid w:val="00524D3A"/>
    <w:rsid w:val="00524D75"/>
    <w:rsid w:val="00524F17"/>
    <w:rsid w:val="005250C1"/>
    <w:rsid w:val="005250FE"/>
    <w:rsid w:val="005251A2"/>
    <w:rsid w:val="00525606"/>
    <w:rsid w:val="0052583E"/>
    <w:rsid w:val="00525A52"/>
    <w:rsid w:val="00525E31"/>
    <w:rsid w:val="00525E5E"/>
    <w:rsid w:val="0052646A"/>
    <w:rsid w:val="00526573"/>
    <w:rsid w:val="00526BE7"/>
    <w:rsid w:val="00526D84"/>
    <w:rsid w:val="00526E62"/>
    <w:rsid w:val="00526F96"/>
    <w:rsid w:val="0052707B"/>
    <w:rsid w:val="00527219"/>
    <w:rsid w:val="00527277"/>
    <w:rsid w:val="0052760A"/>
    <w:rsid w:val="0052782A"/>
    <w:rsid w:val="00527968"/>
    <w:rsid w:val="00527A78"/>
    <w:rsid w:val="00527F95"/>
    <w:rsid w:val="00530188"/>
    <w:rsid w:val="005302B6"/>
    <w:rsid w:val="00530842"/>
    <w:rsid w:val="00530861"/>
    <w:rsid w:val="005308FD"/>
    <w:rsid w:val="00530E01"/>
    <w:rsid w:val="00531295"/>
    <w:rsid w:val="005313F4"/>
    <w:rsid w:val="005314C5"/>
    <w:rsid w:val="005318BE"/>
    <w:rsid w:val="00531B5A"/>
    <w:rsid w:val="00531BE9"/>
    <w:rsid w:val="005324CE"/>
    <w:rsid w:val="0053251E"/>
    <w:rsid w:val="005326DA"/>
    <w:rsid w:val="005327B6"/>
    <w:rsid w:val="005327FA"/>
    <w:rsid w:val="00532855"/>
    <w:rsid w:val="00532DF6"/>
    <w:rsid w:val="00532FC9"/>
    <w:rsid w:val="00532FE9"/>
    <w:rsid w:val="005331CE"/>
    <w:rsid w:val="005333BE"/>
    <w:rsid w:val="0053346F"/>
    <w:rsid w:val="005334D0"/>
    <w:rsid w:val="005336C9"/>
    <w:rsid w:val="005337CF"/>
    <w:rsid w:val="00533877"/>
    <w:rsid w:val="0053484F"/>
    <w:rsid w:val="00534C5F"/>
    <w:rsid w:val="00534D7C"/>
    <w:rsid w:val="00535095"/>
    <w:rsid w:val="0053509D"/>
    <w:rsid w:val="005357F3"/>
    <w:rsid w:val="0053589D"/>
    <w:rsid w:val="00535E13"/>
    <w:rsid w:val="00535E89"/>
    <w:rsid w:val="00535EEA"/>
    <w:rsid w:val="00536162"/>
    <w:rsid w:val="0053650A"/>
    <w:rsid w:val="00536833"/>
    <w:rsid w:val="00536D3E"/>
    <w:rsid w:val="00536ED8"/>
    <w:rsid w:val="00536FE1"/>
    <w:rsid w:val="00537B94"/>
    <w:rsid w:val="00537D53"/>
    <w:rsid w:val="00537DCC"/>
    <w:rsid w:val="00537F2E"/>
    <w:rsid w:val="0054008C"/>
    <w:rsid w:val="0054008E"/>
    <w:rsid w:val="00540146"/>
    <w:rsid w:val="00540581"/>
    <w:rsid w:val="00540742"/>
    <w:rsid w:val="00540809"/>
    <w:rsid w:val="005408DE"/>
    <w:rsid w:val="00540ABF"/>
    <w:rsid w:val="00540AD9"/>
    <w:rsid w:val="00540B82"/>
    <w:rsid w:val="00540C16"/>
    <w:rsid w:val="00540E18"/>
    <w:rsid w:val="00540F3B"/>
    <w:rsid w:val="00541004"/>
    <w:rsid w:val="005410FF"/>
    <w:rsid w:val="00541161"/>
    <w:rsid w:val="005416C1"/>
    <w:rsid w:val="005417AB"/>
    <w:rsid w:val="0054207E"/>
    <w:rsid w:val="00542112"/>
    <w:rsid w:val="0054243C"/>
    <w:rsid w:val="005424F6"/>
    <w:rsid w:val="00542508"/>
    <w:rsid w:val="0054257E"/>
    <w:rsid w:val="0054261A"/>
    <w:rsid w:val="0054280A"/>
    <w:rsid w:val="005429F0"/>
    <w:rsid w:val="00542BD7"/>
    <w:rsid w:val="00542FA9"/>
    <w:rsid w:val="00543144"/>
    <w:rsid w:val="0054320A"/>
    <w:rsid w:val="0054356B"/>
    <w:rsid w:val="005436C2"/>
    <w:rsid w:val="005438EB"/>
    <w:rsid w:val="00543B8C"/>
    <w:rsid w:val="00544264"/>
    <w:rsid w:val="00544791"/>
    <w:rsid w:val="005447DA"/>
    <w:rsid w:val="00544C59"/>
    <w:rsid w:val="00544D26"/>
    <w:rsid w:val="00544D70"/>
    <w:rsid w:val="00544F7A"/>
    <w:rsid w:val="005451F8"/>
    <w:rsid w:val="0054528F"/>
    <w:rsid w:val="005453F6"/>
    <w:rsid w:val="00545421"/>
    <w:rsid w:val="005455CE"/>
    <w:rsid w:val="00545605"/>
    <w:rsid w:val="005457DE"/>
    <w:rsid w:val="00545855"/>
    <w:rsid w:val="005458C8"/>
    <w:rsid w:val="005459B7"/>
    <w:rsid w:val="00545D3E"/>
    <w:rsid w:val="00545D8E"/>
    <w:rsid w:val="00546298"/>
    <w:rsid w:val="00546330"/>
    <w:rsid w:val="00546510"/>
    <w:rsid w:val="0054660D"/>
    <w:rsid w:val="005468B7"/>
    <w:rsid w:val="00546B00"/>
    <w:rsid w:val="00546BC4"/>
    <w:rsid w:val="00546FE7"/>
    <w:rsid w:val="00547191"/>
    <w:rsid w:val="005471F8"/>
    <w:rsid w:val="0054733E"/>
    <w:rsid w:val="00547731"/>
    <w:rsid w:val="005478CC"/>
    <w:rsid w:val="00547AAB"/>
    <w:rsid w:val="00547B0A"/>
    <w:rsid w:val="00547C4F"/>
    <w:rsid w:val="00547FBC"/>
    <w:rsid w:val="00550762"/>
    <w:rsid w:val="005507D6"/>
    <w:rsid w:val="00550C0E"/>
    <w:rsid w:val="00550CEA"/>
    <w:rsid w:val="0055101E"/>
    <w:rsid w:val="00551747"/>
    <w:rsid w:val="0055176A"/>
    <w:rsid w:val="00551A93"/>
    <w:rsid w:val="00551AE1"/>
    <w:rsid w:val="00551CD9"/>
    <w:rsid w:val="00551E82"/>
    <w:rsid w:val="00551ED2"/>
    <w:rsid w:val="00551FCA"/>
    <w:rsid w:val="005523BF"/>
    <w:rsid w:val="00552A64"/>
    <w:rsid w:val="00552C6C"/>
    <w:rsid w:val="00552FC4"/>
    <w:rsid w:val="005536FC"/>
    <w:rsid w:val="005536FE"/>
    <w:rsid w:val="00553816"/>
    <w:rsid w:val="005539C5"/>
    <w:rsid w:val="00553A31"/>
    <w:rsid w:val="00553AE1"/>
    <w:rsid w:val="00553BBD"/>
    <w:rsid w:val="005540AB"/>
    <w:rsid w:val="005541F1"/>
    <w:rsid w:val="005547E6"/>
    <w:rsid w:val="00554845"/>
    <w:rsid w:val="00554B68"/>
    <w:rsid w:val="00554C5E"/>
    <w:rsid w:val="00554F48"/>
    <w:rsid w:val="0055503E"/>
    <w:rsid w:val="0055522B"/>
    <w:rsid w:val="00555367"/>
    <w:rsid w:val="005553E7"/>
    <w:rsid w:val="00555615"/>
    <w:rsid w:val="00555864"/>
    <w:rsid w:val="00555AEF"/>
    <w:rsid w:val="00555DA4"/>
    <w:rsid w:val="00555DBF"/>
    <w:rsid w:val="00555DCA"/>
    <w:rsid w:val="00555EBE"/>
    <w:rsid w:val="005560FA"/>
    <w:rsid w:val="00556110"/>
    <w:rsid w:val="005561C7"/>
    <w:rsid w:val="0055637B"/>
    <w:rsid w:val="00556750"/>
    <w:rsid w:val="00556B23"/>
    <w:rsid w:val="00556F00"/>
    <w:rsid w:val="00556F4D"/>
    <w:rsid w:val="00556FD2"/>
    <w:rsid w:val="00557255"/>
    <w:rsid w:val="00557396"/>
    <w:rsid w:val="00557421"/>
    <w:rsid w:val="00557533"/>
    <w:rsid w:val="005576F7"/>
    <w:rsid w:val="00557798"/>
    <w:rsid w:val="005577D4"/>
    <w:rsid w:val="00557ABF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5CD"/>
    <w:rsid w:val="0056185E"/>
    <w:rsid w:val="00561E36"/>
    <w:rsid w:val="00561F0D"/>
    <w:rsid w:val="005626E5"/>
    <w:rsid w:val="00562BC7"/>
    <w:rsid w:val="00562E8B"/>
    <w:rsid w:val="00563203"/>
    <w:rsid w:val="005635CD"/>
    <w:rsid w:val="005637B8"/>
    <w:rsid w:val="00563828"/>
    <w:rsid w:val="005638D4"/>
    <w:rsid w:val="00563AD5"/>
    <w:rsid w:val="00563BB8"/>
    <w:rsid w:val="00564055"/>
    <w:rsid w:val="00564083"/>
    <w:rsid w:val="00564095"/>
    <w:rsid w:val="005640DC"/>
    <w:rsid w:val="0056419B"/>
    <w:rsid w:val="0056450D"/>
    <w:rsid w:val="00564818"/>
    <w:rsid w:val="00564BF2"/>
    <w:rsid w:val="00564CCF"/>
    <w:rsid w:val="00564E70"/>
    <w:rsid w:val="0056513B"/>
    <w:rsid w:val="005653EF"/>
    <w:rsid w:val="0056545A"/>
    <w:rsid w:val="0056569E"/>
    <w:rsid w:val="00565866"/>
    <w:rsid w:val="00565DE4"/>
    <w:rsid w:val="00566058"/>
    <w:rsid w:val="005662E0"/>
    <w:rsid w:val="0056640D"/>
    <w:rsid w:val="0056670D"/>
    <w:rsid w:val="0056676C"/>
    <w:rsid w:val="00566C7F"/>
    <w:rsid w:val="00566CD3"/>
    <w:rsid w:val="005671F5"/>
    <w:rsid w:val="005672A7"/>
    <w:rsid w:val="00567C4D"/>
    <w:rsid w:val="00567D7E"/>
    <w:rsid w:val="00567DB7"/>
    <w:rsid w:val="00567EF7"/>
    <w:rsid w:val="005700B8"/>
    <w:rsid w:val="00570341"/>
    <w:rsid w:val="00570586"/>
    <w:rsid w:val="00570AFD"/>
    <w:rsid w:val="0057104E"/>
    <w:rsid w:val="0057116A"/>
    <w:rsid w:val="00571613"/>
    <w:rsid w:val="005716C1"/>
    <w:rsid w:val="00571810"/>
    <w:rsid w:val="005719CC"/>
    <w:rsid w:val="00571A0A"/>
    <w:rsid w:val="00571F60"/>
    <w:rsid w:val="0057217B"/>
    <w:rsid w:val="00572192"/>
    <w:rsid w:val="005725AA"/>
    <w:rsid w:val="00572669"/>
    <w:rsid w:val="00572B8A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462D"/>
    <w:rsid w:val="0057486A"/>
    <w:rsid w:val="00574B90"/>
    <w:rsid w:val="00574C5C"/>
    <w:rsid w:val="00574CB2"/>
    <w:rsid w:val="00574CFF"/>
    <w:rsid w:val="005753D5"/>
    <w:rsid w:val="005754BC"/>
    <w:rsid w:val="00575565"/>
    <w:rsid w:val="0057580F"/>
    <w:rsid w:val="00575C2E"/>
    <w:rsid w:val="00575ED0"/>
    <w:rsid w:val="005762E7"/>
    <w:rsid w:val="00576A03"/>
    <w:rsid w:val="00576E0A"/>
    <w:rsid w:val="005770BD"/>
    <w:rsid w:val="00577683"/>
    <w:rsid w:val="005777D8"/>
    <w:rsid w:val="00577CC5"/>
    <w:rsid w:val="00577E69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165E"/>
    <w:rsid w:val="005818DD"/>
    <w:rsid w:val="00581D3B"/>
    <w:rsid w:val="00581F97"/>
    <w:rsid w:val="005820A9"/>
    <w:rsid w:val="005820FE"/>
    <w:rsid w:val="00582107"/>
    <w:rsid w:val="005822ED"/>
    <w:rsid w:val="005827A2"/>
    <w:rsid w:val="00582929"/>
    <w:rsid w:val="005829E3"/>
    <w:rsid w:val="00582A14"/>
    <w:rsid w:val="00582E47"/>
    <w:rsid w:val="00582E84"/>
    <w:rsid w:val="00582EA2"/>
    <w:rsid w:val="00582F95"/>
    <w:rsid w:val="00583248"/>
    <w:rsid w:val="005832A4"/>
    <w:rsid w:val="005833AE"/>
    <w:rsid w:val="0058365B"/>
    <w:rsid w:val="0058368D"/>
    <w:rsid w:val="00583984"/>
    <w:rsid w:val="00583B1B"/>
    <w:rsid w:val="00583C6E"/>
    <w:rsid w:val="00583C8D"/>
    <w:rsid w:val="00583FF2"/>
    <w:rsid w:val="00584021"/>
    <w:rsid w:val="00584181"/>
    <w:rsid w:val="0058436E"/>
    <w:rsid w:val="00584497"/>
    <w:rsid w:val="00584664"/>
    <w:rsid w:val="00584B4C"/>
    <w:rsid w:val="00584CE0"/>
    <w:rsid w:val="00584DD3"/>
    <w:rsid w:val="00584FA6"/>
    <w:rsid w:val="00585245"/>
    <w:rsid w:val="0058528E"/>
    <w:rsid w:val="005852B6"/>
    <w:rsid w:val="00585446"/>
    <w:rsid w:val="00585477"/>
    <w:rsid w:val="00585645"/>
    <w:rsid w:val="005858CA"/>
    <w:rsid w:val="00585B13"/>
    <w:rsid w:val="00585B2D"/>
    <w:rsid w:val="00585C82"/>
    <w:rsid w:val="00585DFB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8A"/>
    <w:rsid w:val="00586D95"/>
    <w:rsid w:val="005871F5"/>
    <w:rsid w:val="0058736F"/>
    <w:rsid w:val="005873E4"/>
    <w:rsid w:val="00587A0D"/>
    <w:rsid w:val="00587BA5"/>
    <w:rsid w:val="00587D6A"/>
    <w:rsid w:val="00587F2F"/>
    <w:rsid w:val="00587F45"/>
    <w:rsid w:val="00587F6F"/>
    <w:rsid w:val="00587FC0"/>
    <w:rsid w:val="0059039E"/>
    <w:rsid w:val="005906B0"/>
    <w:rsid w:val="005908AB"/>
    <w:rsid w:val="005909AA"/>
    <w:rsid w:val="00591486"/>
    <w:rsid w:val="00591519"/>
    <w:rsid w:val="00591707"/>
    <w:rsid w:val="0059180C"/>
    <w:rsid w:val="005919A6"/>
    <w:rsid w:val="005919C3"/>
    <w:rsid w:val="00591B05"/>
    <w:rsid w:val="00591D45"/>
    <w:rsid w:val="00591EC0"/>
    <w:rsid w:val="0059201D"/>
    <w:rsid w:val="005921A0"/>
    <w:rsid w:val="00592392"/>
    <w:rsid w:val="00592A2A"/>
    <w:rsid w:val="00592E6F"/>
    <w:rsid w:val="00592E9A"/>
    <w:rsid w:val="00593085"/>
    <w:rsid w:val="00593235"/>
    <w:rsid w:val="00593572"/>
    <w:rsid w:val="0059365B"/>
    <w:rsid w:val="00593697"/>
    <w:rsid w:val="005938F9"/>
    <w:rsid w:val="0059391C"/>
    <w:rsid w:val="005939D8"/>
    <w:rsid w:val="00593A09"/>
    <w:rsid w:val="00593AF2"/>
    <w:rsid w:val="00593DAB"/>
    <w:rsid w:val="00593F10"/>
    <w:rsid w:val="005942D5"/>
    <w:rsid w:val="0059466A"/>
    <w:rsid w:val="0059467B"/>
    <w:rsid w:val="0059473C"/>
    <w:rsid w:val="00594752"/>
    <w:rsid w:val="00594D51"/>
    <w:rsid w:val="00594EAC"/>
    <w:rsid w:val="005951EE"/>
    <w:rsid w:val="00595449"/>
    <w:rsid w:val="00595542"/>
    <w:rsid w:val="00595F68"/>
    <w:rsid w:val="00595FD3"/>
    <w:rsid w:val="0059610E"/>
    <w:rsid w:val="00596148"/>
    <w:rsid w:val="005961C9"/>
    <w:rsid w:val="00596202"/>
    <w:rsid w:val="005962CE"/>
    <w:rsid w:val="0059630F"/>
    <w:rsid w:val="00596390"/>
    <w:rsid w:val="00596430"/>
    <w:rsid w:val="00596658"/>
    <w:rsid w:val="005966F1"/>
    <w:rsid w:val="00596807"/>
    <w:rsid w:val="005969B5"/>
    <w:rsid w:val="005969FD"/>
    <w:rsid w:val="00597269"/>
    <w:rsid w:val="005974B8"/>
    <w:rsid w:val="00597509"/>
    <w:rsid w:val="00597709"/>
    <w:rsid w:val="005977D3"/>
    <w:rsid w:val="0059780C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0B44"/>
    <w:rsid w:val="005A10DF"/>
    <w:rsid w:val="005A10F6"/>
    <w:rsid w:val="005A129A"/>
    <w:rsid w:val="005A13CB"/>
    <w:rsid w:val="005A147A"/>
    <w:rsid w:val="005A153F"/>
    <w:rsid w:val="005A19BF"/>
    <w:rsid w:val="005A1B02"/>
    <w:rsid w:val="005A1BD0"/>
    <w:rsid w:val="005A1CC0"/>
    <w:rsid w:val="005A2287"/>
    <w:rsid w:val="005A2305"/>
    <w:rsid w:val="005A2608"/>
    <w:rsid w:val="005A2678"/>
    <w:rsid w:val="005A292B"/>
    <w:rsid w:val="005A29EA"/>
    <w:rsid w:val="005A2BA6"/>
    <w:rsid w:val="005A2DD1"/>
    <w:rsid w:val="005A2E5E"/>
    <w:rsid w:val="005A2F1B"/>
    <w:rsid w:val="005A329D"/>
    <w:rsid w:val="005A39BD"/>
    <w:rsid w:val="005A3A56"/>
    <w:rsid w:val="005A3C41"/>
    <w:rsid w:val="005A3EA0"/>
    <w:rsid w:val="005A45FA"/>
    <w:rsid w:val="005A4F86"/>
    <w:rsid w:val="005A4FD3"/>
    <w:rsid w:val="005A5113"/>
    <w:rsid w:val="005A5284"/>
    <w:rsid w:val="005A52E0"/>
    <w:rsid w:val="005A5344"/>
    <w:rsid w:val="005A53E9"/>
    <w:rsid w:val="005A5467"/>
    <w:rsid w:val="005A554D"/>
    <w:rsid w:val="005A573E"/>
    <w:rsid w:val="005A58BB"/>
    <w:rsid w:val="005A5A4C"/>
    <w:rsid w:val="005A5CD5"/>
    <w:rsid w:val="005A5ED9"/>
    <w:rsid w:val="005A5F9B"/>
    <w:rsid w:val="005A6358"/>
    <w:rsid w:val="005A6C35"/>
    <w:rsid w:val="005A6C62"/>
    <w:rsid w:val="005A6E60"/>
    <w:rsid w:val="005A7173"/>
    <w:rsid w:val="005A71DA"/>
    <w:rsid w:val="005A73CE"/>
    <w:rsid w:val="005A7C66"/>
    <w:rsid w:val="005B03E7"/>
    <w:rsid w:val="005B072A"/>
    <w:rsid w:val="005B0860"/>
    <w:rsid w:val="005B0879"/>
    <w:rsid w:val="005B0AF1"/>
    <w:rsid w:val="005B0D7B"/>
    <w:rsid w:val="005B192E"/>
    <w:rsid w:val="005B20B3"/>
    <w:rsid w:val="005B21B5"/>
    <w:rsid w:val="005B2775"/>
    <w:rsid w:val="005B2A37"/>
    <w:rsid w:val="005B2DCE"/>
    <w:rsid w:val="005B32B4"/>
    <w:rsid w:val="005B32E9"/>
    <w:rsid w:val="005B3367"/>
    <w:rsid w:val="005B354A"/>
    <w:rsid w:val="005B379F"/>
    <w:rsid w:val="005B3889"/>
    <w:rsid w:val="005B3DE4"/>
    <w:rsid w:val="005B4117"/>
    <w:rsid w:val="005B4270"/>
    <w:rsid w:val="005B4429"/>
    <w:rsid w:val="005B448B"/>
    <w:rsid w:val="005B4743"/>
    <w:rsid w:val="005B4A39"/>
    <w:rsid w:val="005B4C83"/>
    <w:rsid w:val="005B4E0B"/>
    <w:rsid w:val="005B4E98"/>
    <w:rsid w:val="005B50BF"/>
    <w:rsid w:val="005B51E0"/>
    <w:rsid w:val="005B52C0"/>
    <w:rsid w:val="005B542C"/>
    <w:rsid w:val="005B5442"/>
    <w:rsid w:val="005B57EE"/>
    <w:rsid w:val="005B5A24"/>
    <w:rsid w:val="005B5BB7"/>
    <w:rsid w:val="005B5CB0"/>
    <w:rsid w:val="005B5DEC"/>
    <w:rsid w:val="005B5F79"/>
    <w:rsid w:val="005B61FB"/>
    <w:rsid w:val="005B62CF"/>
    <w:rsid w:val="005B681A"/>
    <w:rsid w:val="005B6CBD"/>
    <w:rsid w:val="005B792A"/>
    <w:rsid w:val="005B79D5"/>
    <w:rsid w:val="005B7AC9"/>
    <w:rsid w:val="005B7CBD"/>
    <w:rsid w:val="005B7E13"/>
    <w:rsid w:val="005C0982"/>
    <w:rsid w:val="005C0ADE"/>
    <w:rsid w:val="005C0E4B"/>
    <w:rsid w:val="005C0F2F"/>
    <w:rsid w:val="005C0F93"/>
    <w:rsid w:val="005C1017"/>
    <w:rsid w:val="005C10B8"/>
    <w:rsid w:val="005C1262"/>
    <w:rsid w:val="005C142D"/>
    <w:rsid w:val="005C1734"/>
    <w:rsid w:val="005C18C5"/>
    <w:rsid w:val="005C1AD8"/>
    <w:rsid w:val="005C1CAE"/>
    <w:rsid w:val="005C1E31"/>
    <w:rsid w:val="005C1E4B"/>
    <w:rsid w:val="005C21D0"/>
    <w:rsid w:val="005C2867"/>
    <w:rsid w:val="005C28B3"/>
    <w:rsid w:val="005C29C3"/>
    <w:rsid w:val="005C2A38"/>
    <w:rsid w:val="005C2AE7"/>
    <w:rsid w:val="005C2BB3"/>
    <w:rsid w:val="005C3084"/>
    <w:rsid w:val="005C30D3"/>
    <w:rsid w:val="005C3814"/>
    <w:rsid w:val="005C3A7D"/>
    <w:rsid w:val="005C3C57"/>
    <w:rsid w:val="005C3FD8"/>
    <w:rsid w:val="005C3FF1"/>
    <w:rsid w:val="005C40BC"/>
    <w:rsid w:val="005C422D"/>
    <w:rsid w:val="005C44DB"/>
    <w:rsid w:val="005C46B5"/>
    <w:rsid w:val="005C4947"/>
    <w:rsid w:val="005C4CEB"/>
    <w:rsid w:val="005C5273"/>
    <w:rsid w:val="005C5A7D"/>
    <w:rsid w:val="005C5F4D"/>
    <w:rsid w:val="005C6289"/>
    <w:rsid w:val="005C629C"/>
    <w:rsid w:val="005C63E4"/>
    <w:rsid w:val="005C647E"/>
    <w:rsid w:val="005C6579"/>
    <w:rsid w:val="005C6806"/>
    <w:rsid w:val="005C686F"/>
    <w:rsid w:val="005C69CB"/>
    <w:rsid w:val="005C6C25"/>
    <w:rsid w:val="005C6EA5"/>
    <w:rsid w:val="005C7156"/>
    <w:rsid w:val="005C7249"/>
    <w:rsid w:val="005C7662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466"/>
    <w:rsid w:val="005D04FD"/>
    <w:rsid w:val="005D0C2B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2C5C"/>
    <w:rsid w:val="005D2C8D"/>
    <w:rsid w:val="005D3014"/>
    <w:rsid w:val="005D319F"/>
    <w:rsid w:val="005D3239"/>
    <w:rsid w:val="005D3258"/>
    <w:rsid w:val="005D32B3"/>
    <w:rsid w:val="005D34AA"/>
    <w:rsid w:val="005D3511"/>
    <w:rsid w:val="005D3623"/>
    <w:rsid w:val="005D3660"/>
    <w:rsid w:val="005D3A08"/>
    <w:rsid w:val="005D3B35"/>
    <w:rsid w:val="005D3C11"/>
    <w:rsid w:val="005D3DC4"/>
    <w:rsid w:val="005D3E9F"/>
    <w:rsid w:val="005D4398"/>
    <w:rsid w:val="005D4722"/>
    <w:rsid w:val="005D4D3C"/>
    <w:rsid w:val="005D4D3F"/>
    <w:rsid w:val="005D4E51"/>
    <w:rsid w:val="005D4F16"/>
    <w:rsid w:val="005D50E8"/>
    <w:rsid w:val="005D50FF"/>
    <w:rsid w:val="005D53F5"/>
    <w:rsid w:val="005D55F3"/>
    <w:rsid w:val="005D587C"/>
    <w:rsid w:val="005D58EC"/>
    <w:rsid w:val="005D5960"/>
    <w:rsid w:val="005D5F7D"/>
    <w:rsid w:val="005D6520"/>
    <w:rsid w:val="005D674C"/>
    <w:rsid w:val="005D6A82"/>
    <w:rsid w:val="005D6C7D"/>
    <w:rsid w:val="005D70EA"/>
    <w:rsid w:val="005D7453"/>
    <w:rsid w:val="005D7740"/>
    <w:rsid w:val="005D789D"/>
    <w:rsid w:val="005D7959"/>
    <w:rsid w:val="005D7A61"/>
    <w:rsid w:val="005D7AB3"/>
    <w:rsid w:val="005D7C27"/>
    <w:rsid w:val="005D7C2F"/>
    <w:rsid w:val="005D7DAA"/>
    <w:rsid w:val="005D7F59"/>
    <w:rsid w:val="005E01E0"/>
    <w:rsid w:val="005E02F0"/>
    <w:rsid w:val="005E05A6"/>
    <w:rsid w:val="005E05BF"/>
    <w:rsid w:val="005E0718"/>
    <w:rsid w:val="005E0B1E"/>
    <w:rsid w:val="005E0F82"/>
    <w:rsid w:val="005E1013"/>
    <w:rsid w:val="005E118C"/>
    <w:rsid w:val="005E136F"/>
    <w:rsid w:val="005E16BF"/>
    <w:rsid w:val="005E1943"/>
    <w:rsid w:val="005E19B4"/>
    <w:rsid w:val="005E19CD"/>
    <w:rsid w:val="005E1C96"/>
    <w:rsid w:val="005E1E74"/>
    <w:rsid w:val="005E1EE7"/>
    <w:rsid w:val="005E2035"/>
    <w:rsid w:val="005E217C"/>
    <w:rsid w:val="005E2812"/>
    <w:rsid w:val="005E2B98"/>
    <w:rsid w:val="005E2BCA"/>
    <w:rsid w:val="005E2CB8"/>
    <w:rsid w:val="005E2FC2"/>
    <w:rsid w:val="005E338F"/>
    <w:rsid w:val="005E33E2"/>
    <w:rsid w:val="005E37AF"/>
    <w:rsid w:val="005E391A"/>
    <w:rsid w:val="005E3956"/>
    <w:rsid w:val="005E3C68"/>
    <w:rsid w:val="005E46A7"/>
    <w:rsid w:val="005E46C2"/>
    <w:rsid w:val="005E470F"/>
    <w:rsid w:val="005E49F2"/>
    <w:rsid w:val="005E4B96"/>
    <w:rsid w:val="005E4C17"/>
    <w:rsid w:val="005E4DD4"/>
    <w:rsid w:val="005E4DFA"/>
    <w:rsid w:val="005E4F0B"/>
    <w:rsid w:val="005E513F"/>
    <w:rsid w:val="005E530D"/>
    <w:rsid w:val="005E534E"/>
    <w:rsid w:val="005E5416"/>
    <w:rsid w:val="005E5425"/>
    <w:rsid w:val="005E5587"/>
    <w:rsid w:val="005E567D"/>
    <w:rsid w:val="005E56C7"/>
    <w:rsid w:val="005E56FD"/>
    <w:rsid w:val="005E57F5"/>
    <w:rsid w:val="005E58C3"/>
    <w:rsid w:val="005E597B"/>
    <w:rsid w:val="005E59BB"/>
    <w:rsid w:val="005E5D03"/>
    <w:rsid w:val="005E5DA1"/>
    <w:rsid w:val="005E5E33"/>
    <w:rsid w:val="005E6151"/>
    <w:rsid w:val="005E6427"/>
    <w:rsid w:val="005E683E"/>
    <w:rsid w:val="005E684F"/>
    <w:rsid w:val="005E68B1"/>
    <w:rsid w:val="005E6A46"/>
    <w:rsid w:val="005E6AE9"/>
    <w:rsid w:val="005E6BCB"/>
    <w:rsid w:val="005E6C9F"/>
    <w:rsid w:val="005E71A7"/>
    <w:rsid w:val="005E73C2"/>
    <w:rsid w:val="005E7558"/>
    <w:rsid w:val="005E7A2B"/>
    <w:rsid w:val="005E7A79"/>
    <w:rsid w:val="005E7A84"/>
    <w:rsid w:val="005E7BD4"/>
    <w:rsid w:val="005E7D5B"/>
    <w:rsid w:val="005E7E5C"/>
    <w:rsid w:val="005F0059"/>
    <w:rsid w:val="005F038D"/>
    <w:rsid w:val="005F03E6"/>
    <w:rsid w:val="005F06B3"/>
    <w:rsid w:val="005F0985"/>
    <w:rsid w:val="005F0AFE"/>
    <w:rsid w:val="005F0C18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1E68"/>
    <w:rsid w:val="005F1EEA"/>
    <w:rsid w:val="005F20B7"/>
    <w:rsid w:val="005F22BC"/>
    <w:rsid w:val="005F2313"/>
    <w:rsid w:val="005F2549"/>
    <w:rsid w:val="005F2818"/>
    <w:rsid w:val="005F2A90"/>
    <w:rsid w:val="005F2A9D"/>
    <w:rsid w:val="005F30B5"/>
    <w:rsid w:val="005F32D0"/>
    <w:rsid w:val="005F3326"/>
    <w:rsid w:val="005F3351"/>
    <w:rsid w:val="005F3440"/>
    <w:rsid w:val="005F351E"/>
    <w:rsid w:val="005F3CB3"/>
    <w:rsid w:val="005F3F67"/>
    <w:rsid w:val="005F3F7D"/>
    <w:rsid w:val="005F4045"/>
    <w:rsid w:val="005F4549"/>
    <w:rsid w:val="005F4583"/>
    <w:rsid w:val="005F4804"/>
    <w:rsid w:val="005F4933"/>
    <w:rsid w:val="005F4959"/>
    <w:rsid w:val="005F4D72"/>
    <w:rsid w:val="005F5101"/>
    <w:rsid w:val="005F53A2"/>
    <w:rsid w:val="005F5A1D"/>
    <w:rsid w:val="005F5DBD"/>
    <w:rsid w:val="005F5E71"/>
    <w:rsid w:val="005F620A"/>
    <w:rsid w:val="005F655A"/>
    <w:rsid w:val="005F656E"/>
    <w:rsid w:val="005F70FB"/>
    <w:rsid w:val="005F7234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AAC"/>
    <w:rsid w:val="00600E24"/>
    <w:rsid w:val="00600EAD"/>
    <w:rsid w:val="00600EF9"/>
    <w:rsid w:val="006014D7"/>
    <w:rsid w:val="0060150F"/>
    <w:rsid w:val="0060151B"/>
    <w:rsid w:val="00601B78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2BE9"/>
    <w:rsid w:val="00603065"/>
    <w:rsid w:val="006032FB"/>
    <w:rsid w:val="0060337C"/>
    <w:rsid w:val="0060339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48D6"/>
    <w:rsid w:val="00604D2E"/>
    <w:rsid w:val="006050F7"/>
    <w:rsid w:val="00605354"/>
    <w:rsid w:val="0060557F"/>
    <w:rsid w:val="0060575A"/>
    <w:rsid w:val="006059D1"/>
    <w:rsid w:val="006059EE"/>
    <w:rsid w:val="00605A36"/>
    <w:rsid w:val="006060FE"/>
    <w:rsid w:val="006062DD"/>
    <w:rsid w:val="00606363"/>
    <w:rsid w:val="006063E8"/>
    <w:rsid w:val="00606513"/>
    <w:rsid w:val="0060662F"/>
    <w:rsid w:val="00606714"/>
    <w:rsid w:val="00606D52"/>
    <w:rsid w:val="006070AE"/>
    <w:rsid w:val="006073C0"/>
    <w:rsid w:val="00607638"/>
    <w:rsid w:val="006076FC"/>
    <w:rsid w:val="006102C5"/>
    <w:rsid w:val="00610382"/>
    <w:rsid w:val="0061043C"/>
    <w:rsid w:val="00610473"/>
    <w:rsid w:val="00610ADE"/>
    <w:rsid w:val="00610B27"/>
    <w:rsid w:val="00610BFB"/>
    <w:rsid w:val="00610D5B"/>
    <w:rsid w:val="00610D7B"/>
    <w:rsid w:val="00610E2E"/>
    <w:rsid w:val="0061129F"/>
    <w:rsid w:val="00611B2F"/>
    <w:rsid w:val="00611E72"/>
    <w:rsid w:val="0061218E"/>
    <w:rsid w:val="006123A2"/>
    <w:rsid w:val="006123BA"/>
    <w:rsid w:val="00612469"/>
    <w:rsid w:val="0061268C"/>
    <w:rsid w:val="00612AA2"/>
    <w:rsid w:val="00612E78"/>
    <w:rsid w:val="00613146"/>
    <w:rsid w:val="006132EC"/>
    <w:rsid w:val="0061353B"/>
    <w:rsid w:val="00613713"/>
    <w:rsid w:val="00613ACF"/>
    <w:rsid w:val="00613E2A"/>
    <w:rsid w:val="006141BA"/>
    <w:rsid w:val="00614470"/>
    <w:rsid w:val="00614622"/>
    <w:rsid w:val="00614A23"/>
    <w:rsid w:val="00614A7C"/>
    <w:rsid w:val="00614B75"/>
    <w:rsid w:val="00614D51"/>
    <w:rsid w:val="00614E1E"/>
    <w:rsid w:val="00615908"/>
    <w:rsid w:val="00615BA9"/>
    <w:rsid w:val="00615FCD"/>
    <w:rsid w:val="00616050"/>
    <w:rsid w:val="006162EC"/>
    <w:rsid w:val="0061685D"/>
    <w:rsid w:val="0061690C"/>
    <w:rsid w:val="0061696A"/>
    <w:rsid w:val="00616AD2"/>
    <w:rsid w:val="00616BA2"/>
    <w:rsid w:val="00616DDB"/>
    <w:rsid w:val="0061700B"/>
    <w:rsid w:val="00617112"/>
    <w:rsid w:val="00617190"/>
    <w:rsid w:val="006173AF"/>
    <w:rsid w:val="006174E0"/>
    <w:rsid w:val="00617570"/>
    <w:rsid w:val="006175FB"/>
    <w:rsid w:val="00617832"/>
    <w:rsid w:val="006178BC"/>
    <w:rsid w:val="0062038E"/>
    <w:rsid w:val="006205C1"/>
    <w:rsid w:val="00620753"/>
    <w:rsid w:val="00620937"/>
    <w:rsid w:val="00620E6F"/>
    <w:rsid w:val="00621000"/>
    <w:rsid w:val="0062101D"/>
    <w:rsid w:val="0062115E"/>
    <w:rsid w:val="00621477"/>
    <w:rsid w:val="0062147E"/>
    <w:rsid w:val="0062180E"/>
    <w:rsid w:val="006218F7"/>
    <w:rsid w:val="00621B06"/>
    <w:rsid w:val="00621E5B"/>
    <w:rsid w:val="006220A0"/>
    <w:rsid w:val="00622234"/>
    <w:rsid w:val="006227ED"/>
    <w:rsid w:val="00622832"/>
    <w:rsid w:val="0062293E"/>
    <w:rsid w:val="00622EAE"/>
    <w:rsid w:val="00622FA5"/>
    <w:rsid w:val="006230DF"/>
    <w:rsid w:val="006231B0"/>
    <w:rsid w:val="00623373"/>
    <w:rsid w:val="0062340D"/>
    <w:rsid w:val="00623431"/>
    <w:rsid w:val="00623AE5"/>
    <w:rsid w:val="00623AEA"/>
    <w:rsid w:val="00623C0E"/>
    <w:rsid w:val="00623E97"/>
    <w:rsid w:val="00623F61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3BC"/>
    <w:rsid w:val="00625405"/>
    <w:rsid w:val="00625474"/>
    <w:rsid w:val="006256DB"/>
    <w:rsid w:val="00625743"/>
    <w:rsid w:val="00625749"/>
    <w:rsid w:val="0062576A"/>
    <w:rsid w:val="00625806"/>
    <w:rsid w:val="0062583A"/>
    <w:rsid w:val="00625A38"/>
    <w:rsid w:val="00625B5D"/>
    <w:rsid w:val="00625C0C"/>
    <w:rsid w:val="00625E7C"/>
    <w:rsid w:val="0062606D"/>
    <w:rsid w:val="0062619F"/>
    <w:rsid w:val="0062624E"/>
    <w:rsid w:val="00626274"/>
    <w:rsid w:val="00626564"/>
    <w:rsid w:val="00626661"/>
    <w:rsid w:val="0062676E"/>
    <w:rsid w:val="006267EB"/>
    <w:rsid w:val="00626A13"/>
    <w:rsid w:val="00626C53"/>
    <w:rsid w:val="00626CC4"/>
    <w:rsid w:val="00626D59"/>
    <w:rsid w:val="00626F45"/>
    <w:rsid w:val="006273BD"/>
    <w:rsid w:val="00627960"/>
    <w:rsid w:val="00627B25"/>
    <w:rsid w:val="00627B88"/>
    <w:rsid w:val="00627F24"/>
    <w:rsid w:val="00630266"/>
    <w:rsid w:val="00630389"/>
    <w:rsid w:val="0063051C"/>
    <w:rsid w:val="006306B9"/>
    <w:rsid w:val="006307AE"/>
    <w:rsid w:val="0063088E"/>
    <w:rsid w:val="006308F9"/>
    <w:rsid w:val="00630B78"/>
    <w:rsid w:val="00630C1F"/>
    <w:rsid w:val="00630FA7"/>
    <w:rsid w:val="00631063"/>
    <w:rsid w:val="00631083"/>
    <w:rsid w:val="006311F7"/>
    <w:rsid w:val="006312FE"/>
    <w:rsid w:val="006313A0"/>
    <w:rsid w:val="0063190E"/>
    <w:rsid w:val="00631937"/>
    <w:rsid w:val="00631C8A"/>
    <w:rsid w:val="00631C9B"/>
    <w:rsid w:val="00631F6C"/>
    <w:rsid w:val="006321DD"/>
    <w:rsid w:val="0063253F"/>
    <w:rsid w:val="006326A8"/>
    <w:rsid w:val="00632960"/>
    <w:rsid w:val="00632AE2"/>
    <w:rsid w:val="00632CD8"/>
    <w:rsid w:val="00633085"/>
    <w:rsid w:val="00633132"/>
    <w:rsid w:val="0063328E"/>
    <w:rsid w:val="00633320"/>
    <w:rsid w:val="00633507"/>
    <w:rsid w:val="00633511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DA7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5C2"/>
    <w:rsid w:val="006366B4"/>
    <w:rsid w:val="00636716"/>
    <w:rsid w:val="00636784"/>
    <w:rsid w:val="006367FE"/>
    <w:rsid w:val="006369BD"/>
    <w:rsid w:val="00636B28"/>
    <w:rsid w:val="00636B5E"/>
    <w:rsid w:val="00636CD0"/>
    <w:rsid w:val="00636EAC"/>
    <w:rsid w:val="006373E9"/>
    <w:rsid w:val="00637435"/>
    <w:rsid w:val="006374E4"/>
    <w:rsid w:val="00637A86"/>
    <w:rsid w:val="00637C32"/>
    <w:rsid w:val="00637CD9"/>
    <w:rsid w:val="00637D6C"/>
    <w:rsid w:val="006402F2"/>
    <w:rsid w:val="00640990"/>
    <w:rsid w:val="00640B19"/>
    <w:rsid w:val="00640C2E"/>
    <w:rsid w:val="006412FA"/>
    <w:rsid w:val="00641591"/>
    <w:rsid w:val="006415CF"/>
    <w:rsid w:val="00641707"/>
    <w:rsid w:val="00641761"/>
    <w:rsid w:val="00641A74"/>
    <w:rsid w:val="00641A77"/>
    <w:rsid w:val="00641AC2"/>
    <w:rsid w:val="00641AFB"/>
    <w:rsid w:val="00641C15"/>
    <w:rsid w:val="00641D77"/>
    <w:rsid w:val="0064204D"/>
    <w:rsid w:val="0064231F"/>
    <w:rsid w:val="00642525"/>
    <w:rsid w:val="0064296E"/>
    <w:rsid w:val="00642B36"/>
    <w:rsid w:val="00642CD0"/>
    <w:rsid w:val="00642EF5"/>
    <w:rsid w:val="00643283"/>
    <w:rsid w:val="006432C1"/>
    <w:rsid w:val="00643435"/>
    <w:rsid w:val="006436DF"/>
    <w:rsid w:val="0064370A"/>
    <w:rsid w:val="00643717"/>
    <w:rsid w:val="0064388E"/>
    <w:rsid w:val="00643AE2"/>
    <w:rsid w:val="00643C94"/>
    <w:rsid w:val="00643CC2"/>
    <w:rsid w:val="00643CD3"/>
    <w:rsid w:val="00643ECF"/>
    <w:rsid w:val="00643FD3"/>
    <w:rsid w:val="006443EF"/>
    <w:rsid w:val="00644BAE"/>
    <w:rsid w:val="00644C82"/>
    <w:rsid w:val="00644E2C"/>
    <w:rsid w:val="006453D5"/>
    <w:rsid w:val="006457A7"/>
    <w:rsid w:val="00645E08"/>
    <w:rsid w:val="00645FB6"/>
    <w:rsid w:val="00646007"/>
    <w:rsid w:val="00646054"/>
    <w:rsid w:val="006460BD"/>
    <w:rsid w:val="006463D9"/>
    <w:rsid w:val="00646597"/>
    <w:rsid w:val="0064671B"/>
    <w:rsid w:val="0064688C"/>
    <w:rsid w:val="00646CC7"/>
    <w:rsid w:val="00646F36"/>
    <w:rsid w:val="00646FE5"/>
    <w:rsid w:val="006473D1"/>
    <w:rsid w:val="006477D1"/>
    <w:rsid w:val="00647928"/>
    <w:rsid w:val="00647D11"/>
    <w:rsid w:val="00647DB9"/>
    <w:rsid w:val="00647DE3"/>
    <w:rsid w:val="00647ED0"/>
    <w:rsid w:val="00650105"/>
    <w:rsid w:val="0065046F"/>
    <w:rsid w:val="00650665"/>
    <w:rsid w:val="006508CB"/>
    <w:rsid w:val="00650C11"/>
    <w:rsid w:val="006515A6"/>
    <w:rsid w:val="006518F1"/>
    <w:rsid w:val="00651FA9"/>
    <w:rsid w:val="0065210E"/>
    <w:rsid w:val="006523AD"/>
    <w:rsid w:val="006523C6"/>
    <w:rsid w:val="00652457"/>
    <w:rsid w:val="00652660"/>
    <w:rsid w:val="0065297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5C4"/>
    <w:rsid w:val="006546CC"/>
    <w:rsid w:val="00654A82"/>
    <w:rsid w:val="00654C6B"/>
    <w:rsid w:val="006551F3"/>
    <w:rsid w:val="00655252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266"/>
    <w:rsid w:val="006574C9"/>
    <w:rsid w:val="0065760B"/>
    <w:rsid w:val="006577CC"/>
    <w:rsid w:val="006578E0"/>
    <w:rsid w:val="00657E0B"/>
    <w:rsid w:val="00660534"/>
    <w:rsid w:val="006608CD"/>
    <w:rsid w:val="00660B04"/>
    <w:rsid w:val="00660B89"/>
    <w:rsid w:val="00660C8A"/>
    <w:rsid w:val="00660D0C"/>
    <w:rsid w:val="00660DA8"/>
    <w:rsid w:val="00660E04"/>
    <w:rsid w:val="00660E54"/>
    <w:rsid w:val="00660F87"/>
    <w:rsid w:val="00661174"/>
    <w:rsid w:val="0066124A"/>
    <w:rsid w:val="006615BD"/>
    <w:rsid w:val="006617FE"/>
    <w:rsid w:val="00661AF1"/>
    <w:rsid w:val="00661C77"/>
    <w:rsid w:val="00661C96"/>
    <w:rsid w:val="0066211A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7"/>
    <w:rsid w:val="00663E5B"/>
    <w:rsid w:val="00663E64"/>
    <w:rsid w:val="0066439C"/>
    <w:rsid w:val="006644C2"/>
    <w:rsid w:val="00664523"/>
    <w:rsid w:val="00664DBB"/>
    <w:rsid w:val="006650F1"/>
    <w:rsid w:val="00665279"/>
    <w:rsid w:val="006654AF"/>
    <w:rsid w:val="0066565F"/>
    <w:rsid w:val="00665702"/>
    <w:rsid w:val="00665742"/>
    <w:rsid w:val="006658DA"/>
    <w:rsid w:val="00665ABF"/>
    <w:rsid w:val="00665CB1"/>
    <w:rsid w:val="00665D5D"/>
    <w:rsid w:val="006660B3"/>
    <w:rsid w:val="00666235"/>
    <w:rsid w:val="00666507"/>
    <w:rsid w:val="006666FD"/>
    <w:rsid w:val="00666D03"/>
    <w:rsid w:val="00666E0F"/>
    <w:rsid w:val="00666F77"/>
    <w:rsid w:val="006670FD"/>
    <w:rsid w:val="00667588"/>
    <w:rsid w:val="00667671"/>
    <w:rsid w:val="006678FB"/>
    <w:rsid w:val="00667EAC"/>
    <w:rsid w:val="00670351"/>
    <w:rsid w:val="0067040E"/>
    <w:rsid w:val="0067070E"/>
    <w:rsid w:val="006709A8"/>
    <w:rsid w:val="00670A17"/>
    <w:rsid w:val="00670A29"/>
    <w:rsid w:val="00670A59"/>
    <w:rsid w:val="00670C61"/>
    <w:rsid w:val="00670E9A"/>
    <w:rsid w:val="00671069"/>
    <w:rsid w:val="0067112C"/>
    <w:rsid w:val="006713F8"/>
    <w:rsid w:val="00671472"/>
    <w:rsid w:val="006717A5"/>
    <w:rsid w:val="00671A47"/>
    <w:rsid w:val="00671A49"/>
    <w:rsid w:val="00671A4A"/>
    <w:rsid w:val="00671B73"/>
    <w:rsid w:val="00671D0F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244"/>
    <w:rsid w:val="00675407"/>
    <w:rsid w:val="006758D1"/>
    <w:rsid w:val="006758FD"/>
    <w:rsid w:val="00675A06"/>
    <w:rsid w:val="00675B32"/>
    <w:rsid w:val="00675BB3"/>
    <w:rsid w:val="00675BE9"/>
    <w:rsid w:val="00675F2F"/>
    <w:rsid w:val="00675F37"/>
    <w:rsid w:val="00675F91"/>
    <w:rsid w:val="00675FCE"/>
    <w:rsid w:val="00675FE2"/>
    <w:rsid w:val="00676146"/>
    <w:rsid w:val="006763AD"/>
    <w:rsid w:val="0067642D"/>
    <w:rsid w:val="00676509"/>
    <w:rsid w:val="006765E2"/>
    <w:rsid w:val="00676625"/>
    <w:rsid w:val="006767DB"/>
    <w:rsid w:val="00676AED"/>
    <w:rsid w:val="006771D9"/>
    <w:rsid w:val="00677599"/>
    <w:rsid w:val="006776AA"/>
    <w:rsid w:val="006777DD"/>
    <w:rsid w:val="0067795E"/>
    <w:rsid w:val="00677A70"/>
    <w:rsid w:val="00677A9D"/>
    <w:rsid w:val="00677FB7"/>
    <w:rsid w:val="006801CF"/>
    <w:rsid w:val="006802CB"/>
    <w:rsid w:val="006804C1"/>
    <w:rsid w:val="00680629"/>
    <w:rsid w:val="00680720"/>
    <w:rsid w:val="00680887"/>
    <w:rsid w:val="006809F7"/>
    <w:rsid w:val="00680B27"/>
    <w:rsid w:val="00680EDF"/>
    <w:rsid w:val="00680F82"/>
    <w:rsid w:val="00681250"/>
    <w:rsid w:val="006812E4"/>
    <w:rsid w:val="00681359"/>
    <w:rsid w:val="006816AA"/>
    <w:rsid w:val="00681820"/>
    <w:rsid w:val="00681853"/>
    <w:rsid w:val="00681B13"/>
    <w:rsid w:val="00681B28"/>
    <w:rsid w:val="00681D23"/>
    <w:rsid w:val="00681EF9"/>
    <w:rsid w:val="00682099"/>
    <w:rsid w:val="00682652"/>
    <w:rsid w:val="0068298B"/>
    <w:rsid w:val="00682B05"/>
    <w:rsid w:val="00682C79"/>
    <w:rsid w:val="00682D18"/>
    <w:rsid w:val="00682D79"/>
    <w:rsid w:val="00682DFC"/>
    <w:rsid w:val="00682E09"/>
    <w:rsid w:val="00682E97"/>
    <w:rsid w:val="00683306"/>
    <w:rsid w:val="0068330C"/>
    <w:rsid w:val="0068337E"/>
    <w:rsid w:val="00683713"/>
    <w:rsid w:val="00683AC2"/>
    <w:rsid w:val="00683F7E"/>
    <w:rsid w:val="00684097"/>
    <w:rsid w:val="006843AF"/>
    <w:rsid w:val="00684669"/>
    <w:rsid w:val="00684731"/>
    <w:rsid w:val="00684860"/>
    <w:rsid w:val="00684CED"/>
    <w:rsid w:val="00684DD1"/>
    <w:rsid w:val="00685270"/>
    <w:rsid w:val="0068536F"/>
    <w:rsid w:val="006853CF"/>
    <w:rsid w:val="00685400"/>
    <w:rsid w:val="00685537"/>
    <w:rsid w:val="00685AB6"/>
    <w:rsid w:val="00686273"/>
    <w:rsid w:val="00686460"/>
    <w:rsid w:val="006866C0"/>
    <w:rsid w:val="006866EF"/>
    <w:rsid w:val="00686E5B"/>
    <w:rsid w:val="00686E9E"/>
    <w:rsid w:val="00687024"/>
    <w:rsid w:val="006870D0"/>
    <w:rsid w:val="0068735B"/>
    <w:rsid w:val="006874A8"/>
    <w:rsid w:val="006875D5"/>
    <w:rsid w:val="006876E1"/>
    <w:rsid w:val="0068787F"/>
    <w:rsid w:val="00687CE3"/>
    <w:rsid w:val="00687D72"/>
    <w:rsid w:val="00687F75"/>
    <w:rsid w:val="00687FF9"/>
    <w:rsid w:val="0069034F"/>
    <w:rsid w:val="006909BD"/>
    <w:rsid w:val="00690C3C"/>
    <w:rsid w:val="00690C6D"/>
    <w:rsid w:val="00690DA2"/>
    <w:rsid w:val="00690DA5"/>
    <w:rsid w:val="00690EFB"/>
    <w:rsid w:val="00690F25"/>
    <w:rsid w:val="00691240"/>
    <w:rsid w:val="0069127B"/>
    <w:rsid w:val="006912CA"/>
    <w:rsid w:val="00691309"/>
    <w:rsid w:val="006913F1"/>
    <w:rsid w:val="006915D3"/>
    <w:rsid w:val="006916F8"/>
    <w:rsid w:val="00691827"/>
    <w:rsid w:val="006918EA"/>
    <w:rsid w:val="006919DF"/>
    <w:rsid w:val="00691AEC"/>
    <w:rsid w:val="00691D31"/>
    <w:rsid w:val="006923B0"/>
    <w:rsid w:val="006924C8"/>
    <w:rsid w:val="0069257A"/>
    <w:rsid w:val="006925B3"/>
    <w:rsid w:val="00692967"/>
    <w:rsid w:val="00692A4D"/>
    <w:rsid w:val="00692E62"/>
    <w:rsid w:val="00693165"/>
    <w:rsid w:val="00693469"/>
    <w:rsid w:val="006937D5"/>
    <w:rsid w:val="006939FD"/>
    <w:rsid w:val="00693A4B"/>
    <w:rsid w:val="00693DE0"/>
    <w:rsid w:val="00693E97"/>
    <w:rsid w:val="00693F7B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26D"/>
    <w:rsid w:val="00696793"/>
    <w:rsid w:val="00696949"/>
    <w:rsid w:val="0069697C"/>
    <w:rsid w:val="00696A3A"/>
    <w:rsid w:val="00696C3B"/>
    <w:rsid w:val="00696D35"/>
    <w:rsid w:val="006970D6"/>
    <w:rsid w:val="00697217"/>
    <w:rsid w:val="00697273"/>
    <w:rsid w:val="006972CA"/>
    <w:rsid w:val="006974FB"/>
    <w:rsid w:val="0069751D"/>
    <w:rsid w:val="00697786"/>
    <w:rsid w:val="0069787D"/>
    <w:rsid w:val="00697953"/>
    <w:rsid w:val="006979FD"/>
    <w:rsid w:val="00697A58"/>
    <w:rsid w:val="00697BB9"/>
    <w:rsid w:val="00697D74"/>
    <w:rsid w:val="006A0187"/>
    <w:rsid w:val="006A0382"/>
    <w:rsid w:val="006A0860"/>
    <w:rsid w:val="006A0FC3"/>
    <w:rsid w:val="006A10F5"/>
    <w:rsid w:val="006A111F"/>
    <w:rsid w:val="006A116F"/>
    <w:rsid w:val="006A12DE"/>
    <w:rsid w:val="006A1679"/>
    <w:rsid w:val="006A194F"/>
    <w:rsid w:val="006A1D7C"/>
    <w:rsid w:val="006A1DC3"/>
    <w:rsid w:val="006A1FA7"/>
    <w:rsid w:val="006A20BD"/>
    <w:rsid w:val="006A21C0"/>
    <w:rsid w:val="006A2474"/>
    <w:rsid w:val="006A26A1"/>
    <w:rsid w:val="006A2708"/>
    <w:rsid w:val="006A2793"/>
    <w:rsid w:val="006A2803"/>
    <w:rsid w:val="006A28BE"/>
    <w:rsid w:val="006A2A97"/>
    <w:rsid w:val="006A2B2E"/>
    <w:rsid w:val="006A2E0D"/>
    <w:rsid w:val="006A2F1A"/>
    <w:rsid w:val="006A33D1"/>
    <w:rsid w:val="006A3573"/>
    <w:rsid w:val="006A37B1"/>
    <w:rsid w:val="006A37EB"/>
    <w:rsid w:val="006A392E"/>
    <w:rsid w:val="006A3ED6"/>
    <w:rsid w:val="006A3F8B"/>
    <w:rsid w:val="006A4696"/>
    <w:rsid w:val="006A48E3"/>
    <w:rsid w:val="006A4C02"/>
    <w:rsid w:val="006A4DAA"/>
    <w:rsid w:val="006A4FF4"/>
    <w:rsid w:val="006A50FB"/>
    <w:rsid w:val="006A5235"/>
    <w:rsid w:val="006A5467"/>
    <w:rsid w:val="006A549A"/>
    <w:rsid w:val="006A5D49"/>
    <w:rsid w:val="006A64C8"/>
    <w:rsid w:val="006A64F9"/>
    <w:rsid w:val="006A689B"/>
    <w:rsid w:val="006A6A94"/>
    <w:rsid w:val="006A6B7C"/>
    <w:rsid w:val="006A749B"/>
    <w:rsid w:val="006A77D6"/>
    <w:rsid w:val="006A7EBF"/>
    <w:rsid w:val="006B0041"/>
    <w:rsid w:val="006B0098"/>
    <w:rsid w:val="006B00E8"/>
    <w:rsid w:val="006B0113"/>
    <w:rsid w:val="006B02E7"/>
    <w:rsid w:val="006B03AA"/>
    <w:rsid w:val="006B0694"/>
    <w:rsid w:val="006B083A"/>
    <w:rsid w:val="006B0935"/>
    <w:rsid w:val="006B0C04"/>
    <w:rsid w:val="006B0DBB"/>
    <w:rsid w:val="006B0F01"/>
    <w:rsid w:val="006B15C6"/>
    <w:rsid w:val="006B19ED"/>
    <w:rsid w:val="006B1C59"/>
    <w:rsid w:val="006B1F77"/>
    <w:rsid w:val="006B29C7"/>
    <w:rsid w:val="006B2AD2"/>
    <w:rsid w:val="006B2F0D"/>
    <w:rsid w:val="006B3658"/>
    <w:rsid w:val="006B3A08"/>
    <w:rsid w:val="006B3B09"/>
    <w:rsid w:val="006B3CCF"/>
    <w:rsid w:val="006B3E16"/>
    <w:rsid w:val="006B411C"/>
    <w:rsid w:val="006B4331"/>
    <w:rsid w:val="006B470D"/>
    <w:rsid w:val="006B49F6"/>
    <w:rsid w:val="006B49FE"/>
    <w:rsid w:val="006B5443"/>
    <w:rsid w:val="006B54B5"/>
    <w:rsid w:val="006B560D"/>
    <w:rsid w:val="006B568C"/>
    <w:rsid w:val="006B56B5"/>
    <w:rsid w:val="006B573D"/>
    <w:rsid w:val="006B5806"/>
    <w:rsid w:val="006B58CA"/>
    <w:rsid w:val="006B59E2"/>
    <w:rsid w:val="006B5A74"/>
    <w:rsid w:val="006B5C12"/>
    <w:rsid w:val="006B5DD2"/>
    <w:rsid w:val="006B5E4A"/>
    <w:rsid w:val="006B5E9E"/>
    <w:rsid w:val="006B5FD8"/>
    <w:rsid w:val="006B657E"/>
    <w:rsid w:val="006B6699"/>
    <w:rsid w:val="006B6B42"/>
    <w:rsid w:val="006B6DAA"/>
    <w:rsid w:val="006B700B"/>
    <w:rsid w:val="006B700E"/>
    <w:rsid w:val="006B7132"/>
    <w:rsid w:val="006B7163"/>
    <w:rsid w:val="006B75FE"/>
    <w:rsid w:val="006B763A"/>
    <w:rsid w:val="006B76B5"/>
    <w:rsid w:val="006B77EA"/>
    <w:rsid w:val="006B77EF"/>
    <w:rsid w:val="006B79C5"/>
    <w:rsid w:val="006B7D70"/>
    <w:rsid w:val="006C00BC"/>
    <w:rsid w:val="006C0349"/>
    <w:rsid w:val="006C054C"/>
    <w:rsid w:val="006C0666"/>
    <w:rsid w:val="006C084A"/>
    <w:rsid w:val="006C0A29"/>
    <w:rsid w:val="006C0A93"/>
    <w:rsid w:val="006C0CAC"/>
    <w:rsid w:val="006C0FCB"/>
    <w:rsid w:val="006C1574"/>
    <w:rsid w:val="006C15CD"/>
    <w:rsid w:val="006C18B7"/>
    <w:rsid w:val="006C19D1"/>
    <w:rsid w:val="006C19E7"/>
    <w:rsid w:val="006C1FC3"/>
    <w:rsid w:val="006C2541"/>
    <w:rsid w:val="006C25A5"/>
    <w:rsid w:val="006C2722"/>
    <w:rsid w:val="006C294A"/>
    <w:rsid w:val="006C29E2"/>
    <w:rsid w:val="006C2BC5"/>
    <w:rsid w:val="006C2C1C"/>
    <w:rsid w:val="006C2C60"/>
    <w:rsid w:val="006C2C82"/>
    <w:rsid w:val="006C2FD5"/>
    <w:rsid w:val="006C30E3"/>
    <w:rsid w:val="006C34FF"/>
    <w:rsid w:val="006C3567"/>
    <w:rsid w:val="006C3671"/>
    <w:rsid w:val="006C3870"/>
    <w:rsid w:val="006C3A26"/>
    <w:rsid w:val="006C3BAB"/>
    <w:rsid w:val="006C3C38"/>
    <w:rsid w:val="006C3CE7"/>
    <w:rsid w:val="006C3E1E"/>
    <w:rsid w:val="006C3FD0"/>
    <w:rsid w:val="006C423A"/>
    <w:rsid w:val="006C4250"/>
    <w:rsid w:val="006C42EB"/>
    <w:rsid w:val="006C43D4"/>
    <w:rsid w:val="006C44DF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C1F"/>
    <w:rsid w:val="006C5F21"/>
    <w:rsid w:val="006C6300"/>
    <w:rsid w:val="006C6525"/>
    <w:rsid w:val="006C67DB"/>
    <w:rsid w:val="006C6A71"/>
    <w:rsid w:val="006C6AB8"/>
    <w:rsid w:val="006C6E72"/>
    <w:rsid w:val="006C7168"/>
    <w:rsid w:val="006C73A0"/>
    <w:rsid w:val="006C757A"/>
    <w:rsid w:val="006C7711"/>
    <w:rsid w:val="006C78E0"/>
    <w:rsid w:val="006C799A"/>
    <w:rsid w:val="006C7C5A"/>
    <w:rsid w:val="006C7E8B"/>
    <w:rsid w:val="006D01E1"/>
    <w:rsid w:val="006D0380"/>
    <w:rsid w:val="006D068A"/>
    <w:rsid w:val="006D0725"/>
    <w:rsid w:val="006D0C62"/>
    <w:rsid w:val="006D0E98"/>
    <w:rsid w:val="006D10B8"/>
    <w:rsid w:val="006D1246"/>
    <w:rsid w:val="006D1E15"/>
    <w:rsid w:val="006D218D"/>
    <w:rsid w:val="006D23AD"/>
    <w:rsid w:val="006D243B"/>
    <w:rsid w:val="006D24D4"/>
    <w:rsid w:val="006D26B6"/>
    <w:rsid w:val="006D2840"/>
    <w:rsid w:val="006D29E7"/>
    <w:rsid w:val="006D2D43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A75"/>
    <w:rsid w:val="006D3CF0"/>
    <w:rsid w:val="006D3D0F"/>
    <w:rsid w:val="006D3F57"/>
    <w:rsid w:val="006D4032"/>
    <w:rsid w:val="006D427C"/>
    <w:rsid w:val="006D4469"/>
    <w:rsid w:val="006D4736"/>
    <w:rsid w:val="006D4813"/>
    <w:rsid w:val="006D48E2"/>
    <w:rsid w:val="006D4A70"/>
    <w:rsid w:val="006D4E84"/>
    <w:rsid w:val="006D50C3"/>
    <w:rsid w:val="006D51F4"/>
    <w:rsid w:val="006D5362"/>
    <w:rsid w:val="006D5612"/>
    <w:rsid w:val="006D573B"/>
    <w:rsid w:val="006D5BAA"/>
    <w:rsid w:val="006D63DD"/>
    <w:rsid w:val="006D6427"/>
    <w:rsid w:val="006D684C"/>
    <w:rsid w:val="006D6A8A"/>
    <w:rsid w:val="006D6DC1"/>
    <w:rsid w:val="006D6DF9"/>
    <w:rsid w:val="006D701D"/>
    <w:rsid w:val="006D7134"/>
    <w:rsid w:val="006D739C"/>
    <w:rsid w:val="006D7740"/>
    <w:rsid w:val="006D7C71"/>
    <w:rsid w:val="006D7D98"/>
    <w:rsid w:val="006D7EAD"/>
    <w:rsid w:val="006E006D"/>
    <w:rsid w:val="006E0370"/>
    <w:rsid w:val="006E03C6"/>
    <w:rsid w:val="006E04FE"/>
    <w:rsid w:val="006E0E9E"/>
    <w:rsid w:val="006E107B"/>
    <w:rsid w:val="006E11F3"/>
    <w:rsid w:val="006E1350"/>
    <w:rsid w:val="006E174B"/>
    <w:rsid w:val="006E198F"/>
    <w:rsid w:val="006E1B28"/>
    <w:rsid w:val="006E1C30"/>
    <w:rsid w:val="006E1D6C"/>
    <w:rsid w:val="006E1E83"/>
    <w:rsid w:val="006E224E"/>
    <w:rsid w:val="006E2363"/>
    <w:rsid w:val="006E249F"/>
    <w:rsid w:val="006E24B4"/>
    <w:rsid w:val="006E25AE"/>
    <w:rsid w:val="006E2795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44"/>
    <w:rsid w:val="006E37D5"/>
    <w:rsid w:val="006E380C"/>
    <w:rsid w:val="006E40DB"/>
    <w:rsid w:val="006E4356"/>
    <w:rsid w:val="006E46D0"/>
    <w:rsid w:val="006E4840"/>
    <w:rsid w:val="006E48EC"/>
    <w:rsid w:val="006E4978"/>
    <w:rsid w:val="006E4999"/>
    <w:rsid w:val="006E4AA7"/>
    <w:rsid w:val="006E52D0"/>
    <w:rsid w:val="006E5683"/>
    <w:rsid w:val="006E594D"/>
    <w:rsid w:val="006E5F24"/>
    <w:rsid w:val="006E5F36"/>
    <w:rsid w:val="006E639B"/>
    <w:rsid w:val="006E63E9"/>
    <w:rsid w:val="006E6496"/>
    <w:rsid w:val="006E65C9"/>
    <w:rsid w:val="006E688B"/>
    <w:rsid w:val="006E6A39"/>
    <w:rsid w:val="006E6AAF"/>
    <w:rsid w:val="006E6F51"/>
    <w:rsid w:val="006E7139"/>
    <w:rsid w:val="006E737F"/>
    <w:rsid w:val="006E74F8"/>
    <w:rsid w:val="006E778F"/>
    <w:rsid w:val="006E7859"/>
    <w:rsid w:val="006E78B0"/>
    <w:rsid w:val="006E79B5"/>
    <w:rsid w:val="006E7A5F"/>
    <w:rsid w:val="006F0016"/>
    <w:rsid w:val="006F01DD"/>
    <w:rsid w:val="006F0366"/>
    <w:rsid w:val="006F03AE"/>
    <w:rsid w:val="006F043E"/>
    <w:rsid w:val="006F05A6"/>
    <w:rsid w:val="006F0723"/>
    <w:rsid w:val="006F0ACE"/>
    <w:rsid w:val="006F0B99"/>
    <w:rsid w:val="006F1462"/>
    <w:rsid w:val="006F1525"/>
    <w:rsid w:val="006F1535"/>
    <w:rsid w:val="006F1573"/>
    <w:rsid w:val="006F15CA"/>
    <w:rsid w:val="006F16F6"/>
    <w:rsid w:val="006F18C9"/>
    <w:rsid w:val="006F1C36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742"/>
    <w:rsid w:val="006F490C"/>
    <w:rsid w:val="006F4AA6"/>
    <w:rsid w:val="006F4DBC"/>
    <w:rsid w:val="006F4EFC"/>
    <w:rsid w:val="006F4F21"/>
    <w:rsid w:val="006F4FA8"/>
    <w:rsid w:val="006F52D8"/>
    <w:rsid w:val="006F55ED"/>
    <w:rsid w:val="006F5A2F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09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157"/>
    <w:rsid w:val="0070126A"/>
    <w:rsid w:val="0070138B"/>
    <w:rsid w:val="007014DA"/>
    <w:rsid w:val="007015E8"/>
    <w:rsid w:val="00701837"/>
    <w:rsid w:val="00701DA0"/>
    <w:rsid w:val="00701E87"/>
    <w:rsid w:val="007020A4"/>
    <w:rsid w:val="007020EA"/>
    <w:rsid w:val="007021B5"/>
    <w:rsid w:val="007021DC"/>
    <w:rsid w:val="00702894"/>
    <w:rsid w:val="007028D1"/>
    <w:rsid w:val="00702C97"/>
    <w:rsid w:val="007032A1"/>
    <w:rsid w:val="0070345F"/>
    <w:rsid w:val="00703522"/>
    <w:rsid w:val="007035EE"/>
    <w:rsid w:val="0070366D"/>
    <w:rsid w:val="00703978"/>
    <w:rsid w:val="00703A14"/>
    <w:rsid w:val="00703B69"/>
    <w:rsid w:val="00703C76"/>
    <w:rsid w:val="00703D0C"/>
    <w:rsid w:val="00703F15"/>
    <w:rsid w:val="007040A6"/>
    <w:rsid w:val="00704120"/>
    <w:rsid w:val="007041ED"/>
    <w:rsid w:val="007044BD"/>
    <w:rsid w:val="00704757"/>
    <w:rsid w:val="007047D6"/>
    <w:rsid w:val="0070482E"/>
    <w:rsid w:val="007048E2"/>
    <w:rsid w:val="00704C1F"/>
    <w:rsid w:val="00704C7F"/>
    <w:rsid w:val="00705161"/>
    <w:rsid w:val="0070541F"/>
    <w:rsid w:val="00705C39"/>
    <w:rsid w:val="00705C3E"/>
    <w:rsid w:val="00705C9E"/>
    <w:rsid w:val="00705D0D"/>
    <w:rsid w:val="00705EB8"/>
    <w:rsid w:val="00706044"/>
    <w:rsid w:val="00706076"/>
    <w:rsid w:val="00706435"/>
    <w:rsid w:val="00706740"/>
    <w:rsid w:val="007068E1"/>
    <w:rsid w:val="00706B0C"/>
    <w:rsid w:val="00706C22"/>
    <w:rsid w:val="00706CEE"/>
    <w:rsid w:val="00706D31"/>
    <w:rsid w:val="00706DC0"/>
    <w:rsid w:val="007070F0"/>
    <w:rsid w:val="0070733C"/>
    <w:rsid w:val="0070762A"/>
    <w:rsid w:val="0070764E"/>
    <w:rsid w:val="0070774C"/>
    <w:rsid w:val="0070786A"/>
    <w:rsid w:val="00707875"/>
    <w:rsid w:val="007079C2"/>
    <w:rsid w:val="00707A97"/>
    <w:rsid w:val="00707B98"/>
    <w:rsid w:val="00707CFB"/>
    <w:rsid w:val="0071022E"/>
    <w:rsid w:val="00710319"/>
    <w:rsid w:val="00710581"/>
    <w:rsid w:val="007108D8"/>
    <w:rsid w:val="00710B5D"/>
    <w:rsid w:val="00710BAE"/>
    <w:rsid w:val="00710F72"/>
    <w:rsid w:val="0071157E"/>
    <w:rsid w:val="007116BE"/>
    <w:rsid w:val="00711E1C"/>
    <w:rsid w:val="00711EFE"/>
    <w:rsid w:val="00711F11"/>
    <w:rsid w:val="00711FC1"/>
    <w:rsid w:val="00712B7E"/>
    <w:rsid w:val="00712CBA"/>
    <w:rsid w:val="00712CDC"/>
    <w:rsid w:val="0071306F"/>
    <w:rsid w:val="00713555"/>
    <w:rsid w:val="00713614"/>
    <w:rsid w:val="00713778"/>
    <w:rsid w:val="007137F9"/>
    <w:rsid w:val="0071385F"/>
    <w:rsid w:val="00713C4B"/>
    <w:rsid w:val="00713CA2"/>
    <w:rsid w:val="00713CC8"/>
    <w:rsid w:val="0071401D"/>
    <w:rsid w:val="007140D4"/>
    <w:rsid w:val="0071463C"/>
    <w:rsid w:val="00714694"/>
    <w:rsid w:val="00714876"/>
    <w:rsid w:val="00714FE9"/>
    <w:rsid w:val="007154BB"/>
    <w:rsid w:val="007157A5"/>
    <w:rsid w:val="007158A3"/>
    <w:rsid w:val="00715912"/>
    <w:rsid w:val="00715D17"/>
    <w:rsid w:val="00715D7D"/>
    <w:rsid w:val="00715E5E"/>
    <w:rsid w:val="00715F4E"/>
    <w:rsid w:val="00716001"/>
    <w:rsid w:val="00716245"/>
    <w:rsid w:val="0071628D"/>
    <w:rsid w:val="007164BE"/>
    <w:rsid w:val="00716550"/>
    <w:rsid w:val="007165C0"/>
    <w:rsid w:val="00716D51"/>
    <w:rsid w:val="00716E18"/>
    <w:rsid w:val="00716F6C"/>
    <w:rsid w:val="00717450"/>
    <w:rsid w:val="007177F9"/>
    <w:rsid w:val="00717CA9"/>
    <w:rsid w:val="00717F9A"/>
    <w:rsid w:val="007201D2"/>
    <w:rsid w:val="0072026D"/>
    <w:rsid w:val="0072044C"/>
    <w:rsid w:val="007206C6"/>
    <w:rsid w:val="00720C19"/>
    <w:rsid w:val="00720D3A"/>
    <w:rsid w:val="0072107A"/>
    <w:rsid w:val="00721134"/>
    <w:rsid w:val="00721232"/>
    <w:rsid w:val="007212C3"/>
    <w:rsid w:val="00721558"/>
    <w:rsid w:val="007216C0"/>
    <w:rsid w:val="007217B0"/>
    <w:rsid w:val="00721830"/>
    <w:rsid w:val="007219C9"/>
    <w:rsid w:val="00721B60"/>
    <w:rsid w:val="00721C31"/>
    <w:rsid w:val="00721CB7"/>
    <w:rsid w:val="00721E52"/>
    <w:rsid w:val="00721ECA"/>
    <w:rsid w:val="00721FD3"/>
    <w:rsid w:val="00721FFA"/>
    <w:rsid w:val="0072206D"/>
    <w:rsid w:val="0072248C"/>
    <w:rsid w:val="007225D7"/>
    <w:rsid w:val="007227D7"/>
    <w:rsid w:val="00722B07"/>
    <w:rsid w:val="00722D0C"/>
    <w:rsid w:val="00722D1A"/>
    <w:rsid w:val="00722DAA"/>
    <w:rsid w:val="00722DE1"/>
    <w:rsid w:val="00723562"/>
    <w:rsid w:val="0072359D"/>
    <w:rsid w:val="007236F8"/>
    <w:rsid w:val="00723943"/>
    <w:rsid w:val="00723DD1"/>
    <w:rsid w:val="00723EA4"/>
    <w:rsid w:val="00723F25"/>
    <w:rsid w:val="0072448E"/>
    <w:rsid w:val="0072481E"/>
    <w:rsid w:val="00724FD7"/>
    <w:rsid w:val="0072507A"/>
    <w:rsid w:val="0072553A"/>
    <w:rsid w:val="00725542"/>
    <w:rsid w:val="007255B7"/>
    <w:rsid w:val="0072564E"/>
    <w:rsid w:val="007258D2"/>
    <w:rsid w:val="00725C03"/>
    <w:rsid w:val="00725FDB"/>
    <w:rsid w:val="0072664F"/>
    <w:rsid w:val="00726709"/>
    <w:rsid w:val="0072675D"/>
    <w:rsid w:val="007269D8"/>
    <w:rsid w:val="00726A9B"/>
    <w:rsid w:val="00726ACD"/>
    <w:rsid w:val="00726B18"/>
    <w:rsid w:val="00726D12"/>
    <w:rsid w:val="00727039"/>
    <w:rsid w:val="00727071"/>
    <w:rsid w:val="00727242"/>
    <w:rsid w:val="00727470"/>
    <w:rsid w:val="00727661"/>
    <w:rsid w:val="007277BB"/>
    <w:rsid w:val="00727BF7"/>
    <w:rsid w:val="00727D25"/>
    <w:rsid w:val="00727D65"/>
    <w:rsid w:val="00727E45"/>
    <w:rsid w:val="00730212"/>
    <w:rsid w:val="007305C3"/>
    <w:rsid w:val="00730600"/>
    <w:rsid w:val="007307A3"/>
    <w:rsid w:val="00730974"/>
    <w:rsid w:val="00730AF5"/>
    <w:rsid w:val="00730E00"/>
    <w:rsid w:val="00731013"/>
    <w:rsid w:val="007315AF"/>
    <w:rsid w:val="0073169F"/>
    <w:rsid w:val="007319ED"/>
    <w:rsid w:val="00731A07"/>
    <w:rsid w:val="00731B07"/>
    <w:rsid w:val="00731B2C"/>
    <w:rsid w:val="00731CA5"/>
    <w:rsid w:val="00731D1E"/>
    <w:rsid w:val="00731F8C"/>
    <w:rsid w:val="00732273"/>
    <w:rsid w:val="0073269C"/>
    <w:rsid w:val="00732806"/>
    <w:rsid w:val="00732A04"/>
    <w:rsid w:val="00732B0D"/>
    <w:rsid w:val="0073333F"/>
    <w:rsid w:val="0073334B"/>
    <w:rsid w:val="0073372A"/>
    <w:rsid w:val="0073384C"/>
    <w:rsid w:val="00733947"/>
    <w:rsid w:val="007339E3"/>
    <w:rsid w:val="00733CA8"/>
    <w:rsid w:val="00733F5A"/>
    <w:rsid w:val="00734007"/>
    <w:rsid w:val="0073413D"/>
    <w:rsid w:val="0073419D"/>
    <w:rsid w:val="00734365"/>
    <w:rsid w:val="0073465B"/>
    <w:rsid w:val="0073468E"/>
    <w:rsid w:val="007347FC"/>
    <w:rsid w:val="00734864"/>
    <w:rsid w:val="00734C93"/>
    <w:rsid w:val="0073503C"/>
    <w:rsid w:val="00735177"/>
    <w:rsid w:val="007351F2"/>
    <w:rsid w:val="00735361"/>
    <w:rsid w:val="007357AE"/>
    <w:rsid w:val="007357D1"/>
    <w:rsid w:val="00735906"/>
    <w:rsid w:val="00735B9A"/>
    <w:rsid w:val="00735FE7"/>
    <w:rsid w:val="00736352"/>
    <w:rsid w:val="00736894"/>
    <w:rsid w:val="00736999"/>
    <w:rsid w:val="00736A04"/>
    <w:rsid w:val="00736B05"/>
    <w:rsid w:val="00736D14"/>
    <w:rsid w:val="00736D20"/>
    <w:rsid w:val="00737096"/>
    <w:rsid w:val="0073728B"/>
    <w:rsid w:val="007376C0"/>
    <w:rsid w:val="00737A6B"/>
    <w:rsid w:val="00737B54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D24"/>
    <w:rsid w:val="00740E42"/>
    <w:rsid w:val="007411C3"/>
    <w:rsid w:val="0074158B"/>
    <w:rsid w:val="0074161B"/>
    <w:rsid w:val="007418CE"/>
    <w:rsid w:val="00741EA7"/>
    <w:rsid w:val="00741ED7"/>
    <w:rsid w:val="00742191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8DA"/>
    <w:rsid w:val="00743917"/>
    <w:rsid w:val="00743BC9"/>
    <w:rsid w:val="00743C64"/>
    <w:rsid w:val="00744219"/>
    <w:rsid w:val="00744446"/>
    <w:rsid w:val="007444B1"/>
    <w:rsid w:val="00744955"/>
    <w:rsid w:val="00744AA2"/>
    <w:rsid w:val="00744B60"/>
    <w:rsid w:val="00744B8C"/>
    <w:rsid w:val="00744E8A"/>
    <w:rsid w:val="00745006"/>
    <w:rsid w:val="0074505A"/>
    <w:rsid w:val="0074507D"/>
    <w:rsid w:val="007450AB"/>
    <w:rsid w:val="007452CF"/>
    <w:rsid w:val="00745344"/>
    <w:rsid w:val="0074548A"/>
    <w:rsid w:val="00745600"/>
    <w:rsid w:val="0074562B"/>
    <w:rsid w:val="00745730"/>
    <w:rsid w:val="00745AAB"/>
    <w:rsid w:val="00745D7A"/>
    <w:rsid w:val="00746184"/>
    <w:rsid w:val="0074633B"/>
    <w:rsid w:val="0074659C"/>
    <w:rsid w:val="0074697D"/>
    <w:rsid w:val="00746F72"/>
    <w:rsid w:val="0074727C"/>
    <w:rsid w:val="0074732F"/>
    <w:rsid w:val="007477BA"/>
    <w:rsid w:val="00747A29"/>
    <w:rsid w:val="00747AF0"/>
    <w:rsid w:val="00747B09"/>
    <w:rsid w:val="00747CE9"/>
    <w:rsid w:val="00747FBF"/>
    <w:rsid w:val="00750207"/>
    <w:rsid w:val="00750444"/>
    <w:rsid w:val="00750680"/>
    <w:rsid w:val="00750AB1"/>
    <w:rsid w:val="00750C3A"/>
    <w:rsid w:val="00751067"/>
    <w:rsid w:val="007516CB"/>
    <w:rsid w:val="00751776"/>
    <w:rsid w:val="007519F3"/>
    <w:rsid w:val="00751ACE"/>
    <w:rsid w:val="00751B1D"/>
    <w:rsid w:val="00751B41"/>
    <w:rsid w:val="00751CF0"/>
    <w:rsid w:val="007520B7"/>
    <w:rsid w:val="007523CC"/>
    <w:rsid w:val="0075243F"/>
    <w:rsid w:val="007525A6"/>
    <w:rsid w:val="00752608"/>
    <w:rsid w:val="0075280B"/>
    <w:rsid w:val="00752882"/>
    <w:rsid w:val="00752974"/>
    <w:rsid w:val="00752E7F"/>
    <w:rsid w:val="0075319C"/>
    <w:rsid w:val="007531C3"/>
    <w:rsid w:val="00753A1B"/>
    <w:rsid w:val="00753F5D"/>
    <w:rsid w:val="00754124"/>
    <w:rsid w:val="0075456C"/>
    <w:rsid w:val="00754DC2"/>
    <w:rsid w:val="00754F83"/>
    <w:rsid w:val="007550B4"/>
    <w:rsid w:val="00755327"/>
    <w:rsid w:val="007553BC"/>
    <w:rsid w:val="00755446"/>
    <w:rsid w:val="00755853"/>
    <w:rsid w:val="00755956"/>
    <w:rsid w:val="00755BF9"/>
    <w:rsid w:val="00755C50"/>
    <w:rsid w:val="00756289"/>
    <w:rsid w:val="00756566"/>
    <w:rsid w:val="00756682"/>
    <w:rsid w:val="00756A2A"/>
    <w:rsid w:val="00756B17"/>
    <w:rsid w:val="00756BAF"/>
    <w:rsid w:val="00756CD0"/>
    <w:rsid w:val="00756D3D"/>
    <w:rsid w:val="00756E8E"/>
    <w:rsid w:val="00757096"/>
    <w:rsid w:val="007572A1"/>
    <w:rsid w:val="007573CD"/>
    <w:rsid w:val="00757651"/>
    <w:rsid w:val="00757AA5"/>
    <w:rsid w:val="00757D78"/>
    <w:rsid w:val="00757E49"/>
    <w:rsid w:val="00757F25"/>
    <w:rsid w:val="00760066"/>
    <w:rsid w:val="007601B6"/>
    <w:rsid w:val="0076022A"/>
    <w:rsid w:val="007602C8"/>
    <w:rsid w:val="0076075C"/>
    <w:rsid w:val="00760BCC"/>
    <w:rsid w:val="00760CDC"/>
    <w:rsid w:val="00760FB5"/>
    <w:rsid w:val="00761018"/>
    <w:rsid w:val="00761543"/>
    <w:rsid w:val="007615D4"/>
    <w:rsid w:val="00761686"/>
    <w:rsid w:val="00761767"/>
    <w:rsid w:val="00761904"/>
    <w:rsid w:val="007619C0"/>
    <w:rsid w:val="00761A29"/>
    <w:rsid w:val="00762064"/>
    <w:rsid w:val="007620EB"/>
    <w:rsid w:val="00762188"/>
    <w:rsid w:val="0076225A"/>
    <w:rsid w:val="0076227C"/>
    <w:rsid w:val="007622DB"/>
    <w:rsid w:val="00762588"/>
    <w:rsid w:val="007626E0"/>
    <w:rsid w:val="007628A1"/>
    <w:rsid w:val="00762992"/>
    <w:rsid w:val="00762A68"/>
    <w:rsid w:val="00762ED5"/>
    <w:rsid w:val="0076349E"/>
    <w:rsid w:val="007635B6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219"/>
    <w:rsid w:val="00765261"/>
    <w:rsid w:val="007656A9"/>
    <w:rsid w:val="007656D9"/>
    <w:rsid w:val="00765749"/>
    <w:rsid w:val="007660A7"/>
    <w:rsid w:val="007660CE"/>
    <w:rsid w:val="0076635C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033"/>
    <w:rsid w:val="0077025E"/>
    <w:rsid w:val="0077054A"/>
    <w:rsid w:val="00770A22"/>
    <w:rsid w:val="00770C3A"/>
    <w:rsid w:val="00770C50"/>
    <w:rsid w:val="00770C66"/>
    <w:rsid w:val="00770DBE"/>
    <w:rsid w:val="00770EC6"/>
    <w:rsid w:val="00771681"/>
    <w:rsid w:val="007718A3"/>
    <w:rsid w:val="00771F73"/>
    <w:rsid w:val="0077208B"/>
    <w:rsid w:val="00772188"/>
    <w:rsid w:val="007723BD"/>
    <w:rsid w:val="007727B4"/>
    <w:rsid w:val="00772BD5"/>
    <w:rsid w:val="00772BF2"/>
    <w:rsid w:val="00772CD9"/>
    <w:rsid w:val="00772D50"/>
    <w:rsid w:val="00772E98"/>
    <w:rsid w:val="00772EA3"/>
    <w:rsid w:val="00772F91"/>
    <w:rsid w:val="00772FAE"/>
    <w:rsid w:val="00772FDA"/>
    <w:rsid w:val="0077333A"/>
    <w:rsid w:val="007733E5"/>
    <w:rsid w:val="007737A8"/>
    <w:rsid w:val="007738CA"/>
    <w:rsid w:val="007739A8"/>
    <w:rsid w:val="00773A18"/>
    <w:rsid w:val="00773B66"/>
    <w:rsid w:val="00773BFF"/>
    <w:rsid w:val="00773F65"/>
    <w:rsid w:val="007741C0"/>
    <w:rsid w:val="00774301"/>
    <w:rsid w:val="0077434B"/>
    <w:rsid w:val="00774677"/>
    <w:rsid w:val="007746D8"/>
    <w:rsid w:val="0077482D"/>
    <w:rsid w:val="00774886"/>
    <w:rsid w:val="00774938"/>
    <w:rsid w:val="00774FC7"/>
    <w:rsid w:val="00775060"/>
    <w:rsid w:val="00775121"/>
    <w:rsid w:val="007754DF"/>
    <w:rsid w:val="007754EA"/>
    <w:rsid w:val="00775E8F"/>
    <w:rsid w:val="00776154"/>
    <w:rsid w:val="0077646F"/>
    <w:rsid w:val="0077663F"/>
    <w:rsid w:val="0077666B"/>
    <w:rsid w:val="007768E3"/>
    <w:rsid w:val="00776C95"/>
    <w:rsid w:val="00776D9A"/>
    <w:rsid w:val="00776F8E"/>
    <w:rsid w:val="007771C3"/>
    <w:rsid w:val="007773B5"/>
    <w:rsid w:val="0077753C"/>
    <w:rsid w:val="0077790E"/>
    <w:rsid w:val="00777BC4"/>
    <w:rsid w:val="00777E61"/>
    <w:rsid w:val="00777FAC"/>
    <w:rsid w:val="00780BA5"/>
    <w:rsid w:val="00780ED5"/>
    <w:rsid w:val="00780FED"/>
    <w:rsid w:val="00781605"/>
    <w:rsid w:val="00781965"/>
    <w:rsid w:val="00781CE6"/>
    <w:rsid w:val="00781DE0"/>
    <w:rsid w:val="007820D6"/>
    <w:rsid w:val="007822EB"/>
    <w:rsid w:val="00782882"/>
    <w:rsid w:val="007828BA"/>
    <w:rsid w:val="0078297D"/>
    <w:rsid w:val="00782B76"/>
    <w:rsid w:val="00782B8E"/>
    <w:rsid w:val="00782BC4"/>
    <w:rsid w:val="00783A15"/>
    <w:rsid w:val="00784143"/>
    <w:rsid w:val="0078434F"/>
    <w:rsid w:val="007843E3"/>
    <w:rsid w:val="007846C3"/>
    <w:rsid w:val="007846F4"/>
    <w:rsid w:val="00784797"/>
    <w:rsid w:val="007848DF"/>
    <w:rsid w:val="00784C29"/>
    <w:rsid w:val="00784CB7"/>
    <w:rsid w:val="00784F9D"/>
    <w:rsid w:val="00785074"/>
    <w:rsid w:val="0078579A"/>
    <w:rsid w:val="007858F6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70F8"/>
    <w:rsid w:val="007871DC"/>
    <w:rsid w:val="007872E1"/>
    <w:rsid w:val="007875FE"/>
    <w:rsid w:val="00787768"/>
    <w:rsid w:val="0078780B"/>
    <w:rsid w:val="00787A6A"/>
    <w:rsid w:val="00790042"/>
    <w:rsid w:val="007902FF"/>
    <w:rsid w:val="00790623"/>
    <w:rsid w:val="0079066A"/>
    <w:rsid w:val="0079067D"/>
    <w:rsid w:val="0079074A"/>
    <w:rsid w:val="0079076F"/>
    <w:rsid w:val="00790AAD"/>
    <w:rsid w:val="00790B6A"/>
    <w:rsid w:val="00790C77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24A"/>
    <w:rsid w:val="007922DB"/>
    <w:rsid w:val="007925A0"/>
    <w:rsid w:val="00792C40"/>
    <w:rsid w:val="00792E77"/>
    <w:rsid w:val="00793104"/>
    <w:rsid w:val="00793663"/>
    <w:rsid w:val="00793825"/>
    <w:rsid w:val="00793F1A"/>
    <w:rsid w:val="007942B9"/>
    <w:rsid w:val="007944FB"/>
    <w:rsid w:val="00794716"/>
    <w:rsid w:val="0079485D"/>
    <w:rsid w:val="0079494D"/>
    <w:rsid w:val="00794AB1"/>
    <w:rsid w:val="00794D43"/>
    <w:rsid w:val="00794D61"/>
    <w:rsid w:val="007951C7"/>
    <w:rsid w:val="007952C5"/>
    <w:rsid w:val="00795498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3E7"/>
    <w:rsid w:val="00796827"/>
    <w:rsid w:val="00796F6C"/>
    <w:rsid w:val="00796FBD"/>
    <w:rsid w:val="007970F9"/>
    <w:rsid w:val="0079758B"/>
    <w:rsid w:val="0079782E"/>
    <w:rsid w:val="007979B2"/>
    <w:rsid w:val="00797CE5"/>
    <w:rsid w:val="00797ED3"/>
    <w:rsid w:val="007A017D"/>
    <w:rsid w:val="007A0316"/>
    <w:rsid w:val="007A0501"/>
    <w:rsid w:val="007A065B"/>
    <w:rsid w:val="007A0BCF"/>
    <w:rsid w:val="007A0FB5"/>
    <w:rsid w:val="007A1656"/>
    <w:rsid w:val="007A1ECA"/>
    <w:rsid w:val="007A2462"/>
    <w:rsid w:val="007A27E7"/>
    <w:rsid w:val="007A2C06"/>
    <w:rsid w:val="007A2C66"/>
    <w:rsid w:val="007A2E37"/>
    <w:rsid w:val="007A323B"/>
    <w:rsid w:val="007A340C"/>
    <w:rsid w:val="007A37D7"/>
    <w:rsid w:val="007A393B"/>
    <w:rsid w:val="007A3FD5"/>
    <w:rsid w:val="007A45E5"/>
    <w:rsid w:val="007A463C"/>
    <w:rsid w:val="007A4852"/>
    <w:rsid w:val="007A495E"/>
    <w:rsid w:val="007A496F"/>
    <w:rsid w:val="007A5130"/>
    <w:rsid w:val="007A53F0"/>
    <w:rsid w:val="007A5651"/>
    <w:rsid w:val="007A5716"/>
    <w:rsid w:val="007A5730"/>
    <w:rsid w:val="007A579D"/>
    <w:rsid w:val="007A57B0"/>
    <w:rsid w:val="007A58BC"/>
    <w:rsid w:val="007A5968"/>
    <w:rsid w:val="007A59E9"/>
    <w:rsid w:val="007A5B0B"/>
    <w:rsid w:val="007A5C72"/>
    <w:rsid w:val="007A5D6D"/>
    <w:rsid w:val="007A62CE"/>
    <w:rsid w:val="007A6346"/>
    <w:rsid w:val="007A6682"/>
    <w:rsid w:val="007A6769"/>
    <w:rsid w:val="007A6809"/>
    <w:rsid w:val="007A6890"/>
    <w:rsid w:val="007A68E5"/>
    <w:rsid w:val="007A6AD5"/>
    <w:rsid w:val="007A6F9F"/>
    <w:rsid w:val="007A717E"/>
    <w:rsid w:val="007A7236"/>
    <w:rsid w:val="007A72FB"/>
    <w:rsid w:val="007A79AD"/>
    <w:rsid w:val="007A7A9D"/>
    <w:rsid w:val="007A7AC8"/>
    <w:rsid w:val="007A7B5D"/>
    <w:rsid w:val="007A7BCA"/>
    <w:rsid w:val="007A7D9B"/>
    <w:rsid w:val="007A7D9E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474"/>
    <w:rsid w:val="007B1E0B"/>
    <w:rsid w:val="007B1E22"/>
    <w:rsid w:val="007B216F"/>
    <w:rsid w:val="007B238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4BC"/>
    <w:rsid w:val="007B376E"/>
    <w:rsid w:val="007B3A5F"/>
    <w:rsid w:val="007B3E30"/>
    <w:rsid w:val="007B3E96"/>
    <w:rsid w:val="007B3EE1"/>
    <w:rsid w:val="007B4A22"/>
    <w:rsid w:val="007B4A8D"/>
    <w:rsid w:val="007B4C55"/>
    <w:rsid w:val="007B4D47"/>
    <w:rsid w:val="007B4EF8"/>
    <w:rsid w:val="007B50B2"/>
    <w:rsid w:val="007B5195"/>
    <w:rsid w:val="007B53C9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B0"/>
    <w:rsid w:val="007B70EB"/>
    <w:rsid w:val="007B70EE"/>
    <w:rsid w:val="007B75BD"/>
    <w:rsid w:val="007B77F7"/>
    <w:rsid w:val="007B7899"/>
    <w:rsid w:val="007B78EC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4F1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61"/>
    <w:rsid w:val="007C29D0"/>
    <w:rsid w:val="007C2B68"/>
    <w:rsid w:val="007C2DB6"/>
    <w:rsid w:val="007C2DFF"/>
    <w:rsid w:val="007C2EFF"/>
    <w:rsid w:val="007C2F2F"/>
    <w:rsid w:val="007C3016"/>
    <w:rsid w:val="007C32E4"/>
    <w:rsid w:val="007C379A"/>
    <w:rsid w:val="007C37F1"/>
    <w:rsid w:val="007C38B3"/>
    <w:rsid w:val="007C38F9"/>
    <w:rsid w:val="007C3BD1"/>
    <w:rsid w:val="007C3FC1"/>
    <w:rsid w:val="007C415F"/>
    <w:rsid w:val="007C4283"/>
    <w:rsid w:val="007C4443"/>
    <w:rsid w:val="007C497A"/>
    <w:rsid w:val="007C4E56"/>
    <w:rsid w:val="007C540B"/>
    <w:rsid w:val="007C54FC"/>
    <w:rsid w:val="007C57C4"/>
    <w:rsid w:val="007C599A"/>
    <w:rsid w:val="007C5CAF"/>
    <w:rsid w:val="007C5E15"/>
    <w:rsid w:val="007C5E19"/>
    <w:rsid w:val="007C60F0"/>
    <w:rsid w:val="007C61D6"/>
    <w:rsid w:val="007C624A"/>
    <w:rsid w:val="007C65F7"/>
    <w:rsid w:val="007C666F"/>
    <w:rsid w:val="007C6688"/>
    <w:rsid w:val="007C679E"/>
    <w:rsid w:val="007C6E6C"/>
    <w:rsid w:val="007C72A8"/>
    <w:rsid w:val="007C7B2F"/>
    <w:rsid w:val="007C7C26"/>
    <w:rsid w:val="007C7C55"/>
    <w:rsid w:val="007C7C77"/>
    <w:rsid w:val="007C7D8C"/>
    <w:rsid w:val="007C7FBF"/>
    <w:rsid w:val="007D01F0"/>
    <w:rsid w:val="007D0266"/>
    <w:rsid w:val="007D0353"/>
    <w:rsid w:val="007D057D"/>
    <w:rsid w:val="007D06B3"/>
    <w:rsid w:val="007D06DD"/>
    <w:rsid w:val="007D0746"/>
    <w:rsid w:val="007D07B4"/>
    <w:rsid w:val="007D0801"/>
    <w:rsid w:val="007D1171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089"/>
    <w:rsid w:val="007D3335"/>
    <w:rsid w:val="007D3853"/>
    <w:rsid w:val="007D388E"/>
    <w:rsid w:val="007D393B"/>
    <w:rsid w:val="007D3B63"/>
    <w:rsid w:val="007D3BEE"/>
    <w:rsid w:val="007D3C87"/>
    <w:rsid w:val="007D44DA"/>
    <w:rsid w:val="007D450F"/>
    <w:rsid w:val="007D45C1"/>
    <w:rsid w:val="007D4782"/>
    <w:rsid w:val="007D478F"/>
    <w:rsid w:val="007D47CD"/>
    <w:rsid w:val="007D4B65"/>
    <w:rsid w:val="007D4DB0"/>
    <w:rsid w:val="007D4F2B"/>
    <w:rsid w:val="007D4FBF"/>
    <w:rsid w:val="007D5140"/>
    <w:rsid w:val="007D515F"/>
    <w:rsid w:val="007D517A"/>
    <w:rsid w:val="007D5519"/>
    <w:rsid w:val="007D5838"/>
    <w:rsid w:val="007D5B3F"/>
    <w:rsid w:val="007D5BFB"/>
    <w:rsid w:val="007D61CC"/>
    <w:rsid w:val="007D64A4"/>
    <w:rsid w:val="007D6904"/>
    <w:rsid w:val="007D6CE6"/>
    <w:rsid w:val="007D6F80"/>
    <w:rsid w:val="007D70A7"/>
    <w:rsid w:val="007D72BA"/>
    <w:rsid w:val="007D77B4"/>
    <w:rsid w:val="007D7872"/>
    <w:rsid w:val="007D78C4"/>
    <w:rsid w:val="007D78CB"/>
    <w:rsid w:val="007D7AC1"/>
    <w:rsid w:val="007D7EDA"/>
    <w:rsid w:val="007D7EE3"/>
    <w:rsid w:val="007E003B"/>
    <w:rsid w:val="007E0200"/>
    <w:rsid w:val="007E0419"/>
    <w:rsid w:val="007E050F"/>
    <w:rsid w:val="007E0537"/>
    <w:rsid w:val="007E0824"/>
    <w:rsid w:val="007E086D"/>
    <w:rsid w:val="007E0CF9"/>
    <w:rsid w:val="007E0D84"/>
    <w:rsid w:val="007E1275"/>
    <w:rsid w:val="007E1726"/>
    <w:rsid w:val="007E1CCE"/>
    <w:rsid w:val="007E1D55"/>
    <w:rsid w:val="007E211F"/>
    <w:rsid w:val="007E2178"/>
    <w:rsid w:val="007E2210"/>
    <w:rsid w:val="007E22AE"/>
    <w:rsid w:val="007E235F"/>
    <w:rsid w:val="007E24D1"/>
    <w:rsid w:val="007E2927"/>
    <w:rsid w:val="007E2AA5"/>
    <w:rsid w:val="007E2B47"/>
    <w:rsid w:val="007E2B71"/>
    <w:rsid w:val="007E2B9C"/>
    <w:rsid w:val="007E2DE2"/>
    <w:rsid w:val="007E2E43"/>
    <w:rsid w:val="007E2E71"/>
    <w:rsid w:val="007E2F5A"/>
    <w:rsid w:val="007E3244"/>
    <w:rsid w:val="007E3283"/>
    <w:rsid w:val="007E32D9"/>
    <w:rsid w:val="007E33CE"/>
    <w:rsid w:val="007E36E5"/>
    <w:rsid w:val="007E3828"/>
    <w:rsid w:val="007E386F"/>
    <w:rsid w:val="007E396B"/>
    <w:rsid w:val="007E3BF7"/>
    <w:rsid w:val="007E3F70"/>
    <w:rsid w:val="007E43A6"/>
    <w:rsid w:val="007E4526"/>
    <w:rsid w:val="007E4535"/>
    <w:rsid w:val="007E4A3A"/>
    <w:rsid w:val="007E4A5C"/>
    <w:rsid w:val="007E4AA7"/>
    <w:rsid w:val="007E4AA9"/>
    <w:rsid w:val="007E4DA6"/>
    <w:rsid w:val="007E4EF5"/>
    <w:rsid w:val="007E52E3"/>
    <w:rsid w:val="007E52FC"/>
    <w:rsid w:val="007E5508"/>
    <w:rsid w:val="007E57E8"/>
    <w:rsid w:val="007E5980"/>
    <w:rsid w:val="007E5B98"/>
    <w:rsid w:val="007E5C1F"/>
    <w:rsid w:val="007E5C31"/>
    <w:rsid w:val="007E5C35"/>
    <w:rsid w:val="007E6139"/>
    <w:rsid w:val="007E63F9"/>
    <w:rsid w:val="007E686E"/>
    <w:rsid w:val="007E6A33"/>
    <w:rsid w:val="007E6C78"/>
    <w:rsid w:val="007E701D"/>
    <w:rsid w:val="007E7196"/>
    <w:rsid w:val="007E727E"/>
    <w:rsid w:val="007E74E4"/>
    <w:rsid w:val="007E79BD"/>
    <w:rsid w:val="007F029D"/>
    <w:rsid w:val="007F03D3"/>
    <w:rsid w:val="007F0421"/>
    <w:rsid w:val="007F068F"/>
    <w:rsid w:val="007F0B26"/>
    <w:rsid w:val="007F1239"/>
    <w:rsid w:val="007F1241"/>
    <w:rsid w:val="007F1342"/>
    <w:rsid w:val="007F1367"/>
    <w:rsid w:val="007F136E"/>
    <w:rsid w:val="007F1439"/>
    <w:rsid w:val="007F1496"/>
    <w:rsid w:val="007F14AC"/>
    <w:rsid w:val="007F14FF"/>
    <w:rsid w:val="007F16E8"/>
    <w:rsid w:val="007F174F"/>
    <w:rsid w:val="007F1C2C"/>
    <w:rsid w:val="007F1E8D"/>
    <w:rsid w:val="007F20AB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2C1E"/>
    <w:rsid w:val="007F3180"/>
    <w:rsid w:val="007F3216"/>
    <w:rsid w:val="007F3288"/>
    <w:rsid w:val="007F378C"/>
    <w:rsid w:val="007F3A21"/>
    <w:rsid w:val="007F3AD2"/>
    <w:rsid w:val="007F3D68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276"/>
    <w:rsid w:val="007F537A"/>
    <w:rsid w:val="007F5481"/>
    <w:rsid w:val="007F549A"/>
    <w:rsid w:val="007F56F0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D27"/>
    <w:rsid w:val="007F7EFB"/>
    <w:rsid w:val="007F7F29"/>
    <w:rsid w:val="00800016"/>
    <w:rsid w:val="00800130"/>
    <w:rsid w:val="008001EF"/>
    <w:rsid w:val="008005FA"/>
    <w:rsid w:val="00800681"/>
    <w:rsid w:val="008008CA"/>
    <w:rsid w:val="00800E43"/>
    <w:rsid w:val="0080110F"/>
    <w:rsid w:val="0080150E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4EF"/>
    <w:rsid w:val="00802670"/>
    <w:rsid w:val="00802694"/>
    <w:rsid w:val="0080291B"/>
    <w:rsid w:val="00802C3D"/>
    <w:rsid w:val="00802FF0"/>
    <w:rsid w:val="008030B0"/>
    <w:rsid w:val="008035BD"/>
    <w:rsid w:val="00803787"/>
    <w:rsid w:val="00803BB2"/>
    <w:rsid w:val="008041E1"/>
    <w:rsid w:val="00804DAC"/>
    <w:rsid w:val="00804E5E"/>
    <w:rsid w:val="00804E87"/>
    <w:rsid w:val="00804EC1"/>
    <w:rsid w:val="008051AD"/>
    <w:rsid w:val="00805298"/>
    <w:rsid w:val="0080559C"/>
    <w:rsid w:val="00805B67"/>
    <w:rsid w:val="00805E36"/>
    <w:rsid w:val="00806051"/>
    <w:rsid w:val="0080612A"/>
    <w:rsid w:val="00806187"/>
    <w:rsid w:val="00806207"/>
    <w:rsid w:val="00806374"/>
    <w:rsid w:val="00806522"/>
    <w:rsid w:val="008067C5"/>
    <w:rsid w:val="0080681D"/>
    <w:rsid w:val="00806AD3"/>
    <w:rsid w:val="00806BEE"/>
    <w:rsid w:val="00806C07"/>
    <w:rsid w:val="00806C8C"/>
    <w:rsid w:val="00806D18"/>
    <w:rsid w:val="00806EBE"/>
    <w:rsid w:val="008070E2"/>
    <w:rsid w:val="008072B3"/>
    <w:rsid w:val="0080737A"/>
    <w:rsid w:val="008074B6"/>
    <w:rsid w:val="00807649"/>
    <w:rsid w:val="008076CE"/>
    <w:rsid w:val="008077EA"/>
    <w:rsid w:val="008078B4"/>
    <w:rsid w:val="00807B5C"/>
    <w:rsid w:val="00810033"/>
    <w:rsid w:val="0081012A"/>
    <w:rsid w:val="008101C1"/>
    <w:rsid w:val="008101D6"/>
    <w:rsid w:val="00810344"/>
    <w:rsid w:val="00810384"/>
    <w:rsid w:val="008103E4"/>
    <w:rsid w:val="008103F1"/>
    <w:rsid w:val="00810525"/>
    <w:rsid w:val="0081078B"/>
    <w:rsid w:val="0081078D"/>
    <w:rsid w:val="0081092B"/>
    <w:rsid w:val="00810963"/>
    <w:rsid w:val="00810B8A"/>
    <w:rsid w:val="00810C70"/>
    <w:rsid w:val="00810C97"/>
    <w:rsid w:val="00810E8C"/>
    <w:rsid w:val="00810F9D"/>
    <w:rsid w:val="008111BB"/>
    <w:rsid w:val="00811228"/>
    <w:rsid w:val="00811553"/>
    <w:rsid w:val="008119C2"/>
    <w:rsid w:val="00811A9E"/>
    <w:rsid w:val="00811CED"/>
    <w:rsid w:val="008120BB"/>
    <w:rsid w:val="00812320"/>
    <w:rsid w:val="00812507"/>
    <w:rsid w:val="008125C7"/>
    <w:rsid w:val="008127C1"/>
    <w:rsid w:val="0081280A"/>
    <w:rsid w:val="008128A5"/>
    <w:rsid w:val="00812AD7"/>
    <w:rsid w:val="00812BAA"/>
    <w:rsid w:val="0081335F"/>
    <w:rsid w:val="00813679"/>
    <w:rsid w:val="00813700"/>
    <w:rsid w:val="00813A38"/>
    <w:rsid w:val="00813C5C"/>
    <w:rsid w:val="00813F1A"/>
    <w:rsid w:val="00814379"/>
    <w:rsid w:val="008144EA"/>
    <w:rsid w:val="00814706"/>
    <w:rsid w:val="008147D5"/>
    <w:rsid w:val="00814BD6"/>
    <w:rsid w:val="00814C9A"/>
    <w:rsid w:val="00814DA3"/>
    <w:rsid w:val="00814EA1"/>
    <w:rsid w:val="00814F14"/>
    <w:rsid w:val="00815065"/>
    <w:rsid w:val="008151D1"/>
    <w:rsid w:val="00815295"/>
    <w:rsid w:val="008152C9"/>
    <w:rsid w:val="008153F0"/>
    <w:rsid w:val="00815410"/>
    <w:rsid w:val="00815B35"/>
    <w:rsid w:val="00815F21"/>
    <w:rsid w:val="0081607D"/>
    <w:rsid w:val="008167D2"/>
    <w:rsid w:val="008169E8"/>
    <w:rsid w:val="00816A67"/>
    <w:rsid w:val="00816E4A"/>
    <w:rsid w:val="008171CD"/>
    <w:rsid w:val="00817325"/>
    <w:rsid w:val="00817528"/>
    <w:rsid w:val="008179EF"/>
    <w:rsid w:val="00817A62"/>
    <w:rsid w:val="00817B14"/>
    <w:rsid w:val="00817B35"/>
    <w:rsid w:val="00817D9E"/>
    <w:rsid w:val="008200E7"/>
    <w:rsid w:val="008201C2"/>
    <w:rsid w:val="008202AF"/>
    <w:rsid w:val="008203F3"/>
    <w:rsid w:val="0082042C"/>
    <w:rsid w:val="008204B7"/>
    <w:rsid w:val="00820676"/>
    <w:rsid w:val="0082081C"/>
    <w:rsid w:val="0082093F"/>
    <w:rsid w:val="0082099D"/>
    <w:rsid w:val="008209B8"/>
    <w:rsid w:val="008209C4"/>
    <w:rsid w:val="00820B3E"/>
    <w:rsid w:val="00820DAD"/>
    <w:rsid w:val="00820DBB"/>
    <w:rsid w:val="00821014"/>
    <w:rsid w:val="00821255"/>
    <w:rsid w:val="00821285"/>
    <w:rsid w:val="00821311"/>
    <w:rsid w:val="008215B4"/>
    <w:rsid w:val="00821835"/>
    <w:rsid w:val="00821A04"/>
    <w:rsid w:val="00821A81"/>
    <w:rsid w:val="00821A83"/>
    <w:rsid w:val="00821C10"/>
    <w:rsid w:val="008222A3"/>
    <w:rsid w:val="00822512"/>
    <w:rsid w:val="00822552"/>
    <w:rsid w:val="008226AA"/>
    <w:rsid w:val="0082276A"/>
    <w:rsid w:val="00822771"/>
    <w:rsid w:val="008229BD"/>
    <w:rsid w:val="0082308E"/>
    <w:rsid w:val="00823180"/>
    <w:rsid w:val="008231CA"/>
    <w:rsid w:val="008234BC"/>
    <w:rsid w:val="0082383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264"/>
    <w:rsid w:val="008259B0"/>
    <w:rsid w:val="00825C49"/>
    <w:rsid w:val="008262BC"/>
    <w:rsid w:val="008263FC"/>
    <w:rsid w:val="0082646D"/>
    <w:rsid w:val="008264A3"/>
    <w:rsid w:val="008267EF"/>
    <w:rsid w:val="00826A21"/>
    <w:rsid w:val="00826E6B"/>
    <w:rsid w:val="00826F7D"/>
    <w:rsid w:val="00827002"/>
    <w:rsid w:val="0082725A"/>
    <w:rsid w:val="008272A6"/>
    <w:rsid w:val="00827575"/>
    <w:rsid w:val="00827755"/>
    <w:rsid w:val="008278C4"/>
    <w:rsid w:val="008279E6"/>
    <w:rsid w:val="00827F50"/>
    <w:rsid w:val="00827F68"/>
    <w:rsid w:val="00830141"/>
    <w:rsid w:val="00830211"/>
    <w:rsid w:val="00830379"/>
    <w:rsid w:val="0083079D"/>
    <w:rsid w:val="00830B07"/>
    <w:rsid w:val="00830CCB"/>
    <w:rsid w:val="00830DBD"/>
    <w:rsid w:val="00830DD9"/>
    <w:rsid w:val="00830DFF"/>
    <w:rsid w:val="00830E69"/>
    <w:rsid w:val="00830F21"/>
    <w:rsid w:val="008310D9"/>
    <w:rsid w:val="008314CB"/>
    <w:rsid w:val="008318A3"/>
    <w:rsid w:val="008319D8"/>
    <w:rsid w:val="00831DC7"/>
    <w:rsid w:val="008323FE"/>
    <w:rsid w:val="0083247C"/>
    <w:rsid w:val="008325F0"/>
    <w:rsid w:val="00832903"/>
    <w:rsid w:val="00832963"/>
    <w:rsid w:val="0083297F"/>
    <w:rsid w:val="00832A13"/>
    <w:rsid w:val="00832EF7"/>
    <w:rsid w:val="00833260"/>
    <w:rsid w:val="008333D3"/>
    <w:rsid w:val="00833439"/>
    <w:rsid w:val="00833532"/>
    <w:rsid w:val="0083399F"/>
    <w:rsid w:val="00833BAE"/>
    <w:rsid w:val="00834639"/>
    <w:rsid w:val="008349A3"/>
    <w:rsid w:val="008349F9"/>
    <w:rsid w:val="00834AB2"/>
    <w:rsid w:val="00834AC0"/>
    <w:rsid w:val="00835180"/>
    <w:rsid w:val="008353BF"/>
    <w:rsid w:val="008356D6"/>
    <w:rsid w:val="0083592A"/>
    <w:rsid w:val="00835AD1"/>
    <w:rsid w:val="00835BEE"/>
    <w:rsid w:val="00835C9E"/>
    <w:rsid w:val="00835EFC"/>
    <w:rsid w:val="00835FD5"/>
    <w:rsid w:val="008360E0"/>
    <w:rsid w:val="00836126"/>
    <w:rsid w:val="00836A6D"/>
    <w:rsid w:val="00836AF4"/>
    <w:rsid w:val="00836C03"/>
    <w:rsid w:val="00836C74"/>
    <w:rsid w:val="0083737F"/>
    <w:rsid w:val="00837993"/>
    <w:rsid w:val="00837AA5"/>
    <w:rsid w:val="00837F06"/>
    <w:rsid w:val="0084009E"/>
    <w:rsid w:val="008402FC"/>
    <w:rsid w:val="0084048C"/>
    <w:rsid w:val="0084078A"/>
    <w:rsid w:val="008409B7"/>
    <w:rsid w:val="00840F03"/>
    <w:rsid w:val="008413EE"/>
    <w:rsid w:val="0084182C"/>
    <w:rsid w:val="00841A53"/>
    <w:rsid w:val="00841F36"/>
    <w:rsid w:val="00842851"/>
    <w:rsid w:val="00842D4C"/>
    <w:rsid w:val="00843233"/>
    <w:rsid w:val="00843276"/>
    <w:rsid w:val="008432F4"/>
    <w:rsid w:val="00843584"/>
    <w:rsid w:val="008435C1"/>
    <w:rsid w:val="00843654"/>
    <w:rsid w:val="008436E7"/>
    <w:rsid w:val="0084379E"/>
    <w:rsid w:val="00843A55"/>
    <w:rsid w:val="00843AD9"/>
    <w:rsid w:val="00843BF9"/>
    <w:rsid w:val="00844161"/>
    <w:rsid w:val="008441C6"/>
    <w:rsid w:val="008445B9"/>
    <w:rsid w:val="008446E9"/>
    <w:rsid w:val="008447A6"/>
    <w:rsid w:val="00844A99"/>
    <w:rsid w:val="00845255"/>
    <w:rsid w:val="00845467"/>
    <w:rsid w:val="0084548E"/>
    <w:rsid w:val="008455F4"/>
    <w:rsid w:val="0084576D"/>
    <w:rsid w:val="00845FA4"/>
    <w:rsid w:val="00846244"/>
    <w:rsid w:val="0084627F"/>
    <w:rsid w:val="008464F0"/>
    <w:rsid w:val="00846A26"/>
    <w:rsid w:val="00846AF9"/>
    <w:rsid w:val="00846BEB"/>
    <w:rsid w:val="00846DDF"/>
    <w:rsid w:val="00846E3B"/>
    <w:rsid w:val="00846FFB"/>
    <w:rsid w:val="00847A3A"/>
    <w:rsid w:val="00847AAA"/>
    <w:rsid w:val="00847B1D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0EA1"/>
    <w:rsid w:val="00850FE4"/>
    <w:rsid w:val="00851028"/>
    <w:rsid w:val="00851128"/>
    <w:rsid w:val="008511A1"/>
    <w:rsid w:val="0085158F"/>
    <w:rsid w:val="0085161D"/>
    <w:rsid w:val="00851719"/>
    <w:rsid w:val="00851D00"/>
    <w:rsid w:val="00851D2D"/>
    <w:rsid w:val="0085232C"/>
    <w:rsid w:val="00852570"/>
    <w:rsid w:val="00852876"/>
    <w:rsid w:val="008529BD"/>
    <w:rsid w:val="00852D76"/>
    <w:rsid w:val="00852D90"/>
    <w:rsid w:val="00853123"/>
    <w:rsid w:val="00853299"/>
    <w:rsid w:val="0085372A"/>
    <w:rsid w:val="00853763"/>
    <w:rsid w:val="00853B27"/>
    <w:rsid w:val="00853FC5"/>
    <w:rsid w:val="00854AA1"/>
    <w:rsid w:val="00854AA4"/>
    <w:rsid w:val="00854D47"/>
    <w:rsid w:val="00854F55"/>
    <w:rsid w:val="00854FE9"/>
    <w:rsid w:val="00855302"/>
    <w:rsid w:val="0085539C"/>
    <w:rsid w:val="008553D6"/>
    <w:rsid w:val="0085551A"/>
    <w:rsid w:val="00855546"/>
    <w:rsid w:val="008555C6"/>
    <w:rsid w:val="008556CB"/>
    <w:rsid w:val="00855801"/>
    <w:rsid w:val="008558DA"/>
    <w:rsid w:val="00855AD5"/>
    <w:rsid w:val="00855EE5"/>
    <w:rsid w:val="00855EF1"/>
    <w:rsid w:val="00855F04"/>
    <w:rsid w:val="00855F26"/>
    <w:rsid w:val="00855F8F"/>
    <w:rsid w:val="008562A0"/>
    <w:rsid w:val="0085632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D30"/>
    <w:rsid w:val="00857E9F"/>
    <w:rsid w:val="00860247"/>
    <w:rsid w:val="008602BA"/>
    <w:rsid w:val="00860553"/>
    <w:rsid w:val="00860689"/>
    <w:rsid w:val="008609C1"/>
    <w:rsid w:val="00860C4C"/>
    <w:rsid w:val="00860D8C"/>
    <w:rsid w:val="00860EBD"/>
    <w:rsid w:val="00860FC4"/>
    <w:rsid w:val="00861169"/>
    <w:rsid w:val="008616D7"/>
    <w:rsid w:val="00861799"/>
    <w:rsid w:val="00861800"/>
    <w:rsid w:val="00861976"/>
    <w:rsid w:val="00861B34"/>
    <w:rsid w:val="00861B83"/>
    <w:rsid w:val="00861C0E"/>
    <w:rsid w:val="00861D76"/>
    <w:rsid w:val="0086201D"/>
    <w:rsid w:val="00862039"/>
    <w:rsid w:val="008621D5"/>
    <w:rsid w:val="00862276"/>
    <w:rsid w:val="008629A7"/>
    <w:rsid w:val="00862A18"/>
    <w:rsid w:val="00862A45"/>
    <w:rsid w:val="00862D38"/>
    <w:rsid w:val="00862D5B"/>
    <w:rsid w:val="00862DFA"/>
    <w:rsid w:val="00862E40"/>
    <w:rsid w:val="008630F0"/>
    <w:rsid w:val="008632C0"/>
    <w:rsid w:val="008633B3"/>
    <w:rsid w:val="00863710"/>
    <w:rsid w:val="008637E8"/>
    <w:rsid w:val="00863944"/>
    <w:rsid w:val="00863AA0"/>
    <w:rsid w:val="00863C33"/>
    <w:rsid w:val="00863FFB"/>
    <w:rsid w:val="0086408C"/>
    <w:rsid w:val="0086423B"/>
    <w:rsid w:val="00864355"/>
    <w:rsid w:val="00864A50"/>
    <w:rsid w:val="00864B8B"/>
    <w:rsid w:val="00864BFF"/>
    <w:rsid w:val="00865391"/>
    <w:rsid w:val="00865468"/>
    <w:rsid w:val="00865859"/>
    <w:rsid w:val="00865C03"/>
    <w:rsid w:val="00865C7F"/>
    <w:rsid w:val="00865E37"/>
    <w:rsid w:val="0086613C"/>
    <w:rsid w:val="0086615E"/>
    <w:rsid w:val="008663D0"/>
    <w:rsid w:val="00866813"/>
    <w:rsid w:val="00866A62"/>
    <w:rsid w:val="00866DED"/>
    <w:rsid w:val="00866F1A"/>
    <w:rsid w:val="00866F67"/>
    <w:rsid w:val="0086702E"/>
    <w:rsid w:val="008670A9"/>
    <w:rsid w:val="0086731C"/>
    <w:rsid w:val="008674CA"/>
    <w:rsid w:val="0086762F"/>
    <w:rsid w:val="00867701"/>
    <w:rsid w:val="0086772C"/>
    <w:rsid w:val="008679CC"/>
    <w:rsid w:val="00867B41"/>
    <w:rsid w:val="00867DEC"/>
    <w:rsid w:val="00867E45"/>
    <w:rsid w:val="008706DB"/>
    <w:rsid w:val="008707E4"/>
    <w:rsid w:val="008707F2"/>
    <w:rsid w:val="008708C0"/>
    <w:rsid w:val="0087147A"/>
    <w:rsid w:val="00871679"/>
    <w:rsid w:val="0087169D"/>
    <w:rsid w:val="00871847"/>
    <w:rsid w:val="00871CDD"/>
    <w:rsid w:val="00871CE9"/>
    <w:rsid w:val="00871F84"/>
    <w:rsid w:val="00871FF5"/>
    <w:rsid w:val="008722C2"/>
    <w:rsid w:val="008722CE"/>
    <w:rsid w:val="008723ED"/>
    <w:rsid w:val="008724AC"/>
    <w:rsid w:val="008727F0"/>
    <w:rsid w:val="00872844"/>
    <w:rsid w:val="00872994"/>
    <w:rsid w:val="00872DF8"/>
    <w:rsid w:val="0087319B"/>
    <w:rsid w:val="00873539"/>
    <w:rsid w:val="00873821"/>
    <w:rsid w:val="008738C8"/>
    <w:rsid w:val="00873915"/>
    <w:rsid w:val="00873CB8"/>
    <w:rsid w:val="00873CC1"/>
    <w:rsid w:val="00873E01"/>
    <w:rsid w:val="00874021"/>
    <w:rsid w:val="00874022"/>
    <w:rsid w:val="008741D8"/>
    <w:rsid w:val="0087442F"/>
    <w:rsid w:val="008744C1"/>
    <w:rsid w:val="008746CB"/>
    <w:rsid w:val="00874C88"/>
    <w:rsid w:val="00874C92"/>
    <w:rsid w:val="00874DFD"/>
    <w:rsid w:val="00874E66"/>
    <w:rsid w:val="00874E8B"/>
    <w:rsid w:val="00874FFB"/>
    <w:rsid w:val="008750A3"/>
    <w:rsid w:val="0087541C"/>
    <w:rsid w:val="0087549F"/>
    <w:rsid w:val="008754A1"/>
    <w:rsid w:val="00875696"/>
    <w:rsid w:val="008758F2"/>
    <w:rsid w:val="00875C6C"/>
    <w:rsid w:val="00875FDB"/>
    <w:rsid w:val="00876049"/>
    <w:rsid w:val="00876084"/>
    <w:rsid w:val="008760BE"/>
    <w:rsid w:val="008760F5"/>
    <w:rsid w:val="0087611E"/>
    <w:rsid w:val="0087617D"/>
    <w:rsid w:val="00876303"/>
    <w:rsid w:val="00876478"/>
    <w:rsid w:val="008767EA"/>
    <w:rsid w:val="00876817"/>
    <w:rsid w:val="00876890"/>
    <w:rsid w:val="00876891"/>
    <w:rsid w:val="00876A3E"/>
    <w:rsid w:val="00876C29"/>
    <w:rsid w:val="00876EAE"/>
    <w:rsid w:val="00877207"/>
    <w:rsid w:val="008772BE"/>
    <w:rsid w:val="00877371"/>
    <w:rsid w:val="0087738F"/>
    <w:rsid w:val="008773D1"/>
    <w:rsid w:val="008776DD"/>
    <w:rsid w:val="008776EC"/>
    <w:rsid w:val="008778EC"/>
    <w:rsid w:val="00877AC2"/>
    <w:rsid w:val="00877C94"/>
    <w:rsid w:val="00877E0C"/>
    <w:rsid w:val="00877E88"/>
    <w:rsid w:val="00880414"/>
    <w:rsid w:val="00880642"/>
    <w:rsid w:val="00880713"/>
    <w:rsid w:val="00880868"/>
    <w:rsid w:val="008809E5"/>
    <w:rsid w:val="00880B98"/>
    <w:rsid w:val="00880C34"/>
    <w:rsid w:val="00880F6C"/>
    <w:rsid w:val="00880FD0"/>
    <w:rsid w:val="008810A9"/>
    <w:rsid w:val="00881166"/>
    <w:rsid w:val="0088124A"/>
    <w:rsid w:val="008815FA"/>
    <w:rsid w:val="008817C1"/>
    <w:rsid w:val="00881F2F"/>
    <w:rsid w:val="00881F33"/>
    <w:rsid w:val="00881FC6"/>
    <w:rsid w:val="00882736"/>
    <w:rsid w:val="008827C8"/>
    <w:rsid w:val="00882DE2"/>
    <w:rsid w:val="00882E2E"/>
    <w:rsid w:val="00882F78"/>
    <w:rsid w:val="0088314E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7CC"/>
    <w:rsid w:val="00884952"/>
    <w:rsid w:val="00884990"/>
    <w:rsid w:val="00884C9A"/>
    <w:rsid w:val="00884DE3"/>
    <w:rsid w:val="00884F15"/>
    <w:rsid w:val="00885141"/>
    <w:rsid w:val="00885262"/>
    <w:rsid w:val="008853F2"/>
    <w:rsid w:val="008857B3"/>
    <w:rsid w:val="00885944"/>
    <w:rsid w:val="00885AED"/>
    <w:rsid w:val="00885C01"/>
    <w:rsid w:val="00885E2A"/>
    <w:rsid w:val="00885F1D"/>
    <w:rsid w:val="00885F90"/>
    <w:rsid w:val="0088609C"/>
    <w:rsid w:val="008860F2"/>
    <w:rsid w:val="0088618A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C7E"/>
    <w:rsid w:val="00887D41"/>
    <w:rsid w:val="00887E85"/>
    <w:rsid w:val="00887F0D"/>
    <w:rsid w:val="008900B6"/>
    <w:rsid w:val="008901FD"/>
    <w:rsid w:val="00890333"/>
    <w:rsid w:val="00890687"/>
    <w:rsid w:val="00890712"/>
    <w:rsid w:val="0089092D"/>
    <w:rsid w:val="00890A97"/>
    <w:rsid w:val="00890D76"/>
    <w:rsid w:val="00890E53"/>
    <w:rsid w:val="00891181"/>
    <w:rsid w:val="008912D1"/>
    <w:rsid w:val="00891610"/>
    <w:rsid w:val="00891718"/>
    <w:rsid w:val="00891857"/>
    <w:rsid w:val="00891E17"/>
    <w:rsid w:val="00892236"/>
    <w:rsid w:val="0089246D"/>
    <w:rsid w:val="0089294A"/>
    <w:rsid w:val="00892B61"/>
    <w:rsid w:val="00892CB2"/>
    <w:rsid w:val="00892DB1"/>
    <w:rsid w:val="00892E9B"/>
    <w:rsid w:val="00892EB4"/>
    <w:rsid w:val="00892F4C"/>
    <w:rsid w:val="008933D1"/>
    <w:rsid w:val="0089349B"/>
    <w:rsid w:val="0089374F"/>
    <w:rsid w:val="008937D2"/>
    <w:rsid w:val="00893AC8"/>
    <w:rsid w:val="00893DE9"/>
    <w:rsid w:val="0089410A"/>
    <w:rsid w:val="0089411C"/>
    <w:rsid w:val="008941E6"/>
    <w:rsid w:val="0089435F"/>
    <w:rsid w:val="008944D6"/>
    <w:rsid w:val="00894849"/>
    <w:rsid w:val="008949A0"/>
    <w:rsid w:val="00894BAC"/>
    <w:rsid w:val="00894D56"/>
    <w:rsid w:val="00895030"/>
    <w:rsid w:val="008951A8"/>
    <w:rsid w:val="00895266"/>
    <w:rsid w:val="00895281"/>
    <w:rsid w:val="00895B37"/>
    <w:rsid w:val="00895FF2"/>
    <w:rsid w:val="0089602A"/>
    <w:rsid w:val="0089627A"/>
    <w:rsid w:val="008968D7"/>
    <w:rsid w:val="00896AD1"/>
    <w:rsid w:val="00896BDE"/>
    <w:rsid w:val="00896C31"/>
    <w:rsid w:val="00896DB2"/>
    <w:rsid w:val="00896E84"/>
    <w:rsid w:val="00896FDE"/>
    <w:rsid w:val="00897054"/>
    <w:rsid w:val="00897387"/>
    <w:rsid w:val="0089753F"/>
    <w:rsid w:val="00897590"/>
    <w:rsid w:val="0089769D"/>
    <w:rsid w:val="008978EF"/>
    <w:rsid w:val="008A0153"/>
    <w:rsid w:val="008A0437"/>
    <w:rsid w:val="008A0B77"/>
    <w:rsid w:val="008A0E21"/>
    <w:rsid w:val="008A106D"/>
    <w:rsid w:val="008A11CC"/>
    <w:rsid w:val="008A131C"/>
    <w:rsid w:val="008A13DA"/>
    <w:rsid w:val="008A1714"/>
    <w:rsid w:val="008A1930"/>
    <w:rsid w:val="008A19F5"/>
    <w:rsid w:val="008A1A0F"/>
    <w:rsid w:val="008A1DD3"/>
    <w:rsid w:val="008A1E68"/>
    <w:rsid w:val="008A1EA7"/>
    <w:rsid w:val="008A1EB8"/>
    <w:rsid w:val="008A1EED"/>
    <w:rsid w:val="008A1F64"/>
    <w:rsid w:val="008A206D"/>
    <w:rsid w:val="008A2168"/>
    <w:rsid w:val="008A224A"/>
    <w:rsid w:val="008A2701"/>
    <w:rsid w:val="008A27B2"/>
    <w:rsid w:val="008A28AF"/>
    <w:rsid w:val="008A2946"/>
    <w:rsid w:val="008A2A7F"/>
    <w:rsid w:val="008A2B6E"/>
    <w:rsid w:val="008A2CB4"/>
    <w:rsid w:val="008A2E5B"/>
    <w:rsid w:val="008A2ECE"/>
    <w:rsid w:val="008A2F28"/>
    <w:rsid w:val="008A30E0"/>
    <w:rsid w:val="008A3ADF"/>
    <w:rsid w:val="008A4577"/>
    <w:rsid w:val="008A4C71"/>
    <w:rsid w:val="008A5331"/>
    <w:rsid w:val="008A5806"/>
    <w:rsid w:val="008A5B26"/>
    <w:rsid w:val="008A5E55"/>
    <w:rsid w:val="008A6263"/>
    <w:rsid w:val="008A62C8"/>
    <w:rsid w:val="008A63F6"/>
    <w:rsid w:val="008A6441"/>
    <w:rsid w:val="008A64E6"/>
    <w:rsid w:val="008A6867"/>
    <w:rsid w:val="008A6B3F"/>
    <w:rsid w:val="008A6BAB"/>
    <w:rsid w:val="008A7441"/>
    <w:rsid w:val="008A7556"/>
    <w:rsid w:val="008A7873"/>
    <w:rsid w:val="008A7C56"/>
    <w:rsid w:val="008A7DE5"/>
    <w:rsid w:val="008B0282"/>
    <w:rsid w:val="008B03AE"/>
    <w:rsid w:val="008B0536"/>
    <w:rsid w:val="008B0B49"/>
    <w:rsid w:val="008B0EA4"/>
    <w:rsid w:val="008B0F19"/>
    <w:rsid w:val="008B0F95"/>
    <w:rsid w:val="008B1243"/>
    <w:rsid w:val="008B1797"/>
    <w:rsid w:val="008B1B69"/>
    <w:rsid w:val="008B1ED0"/>
    <w:rsid w:val="008B1F4A"/>
    <w:rsid w:val="008B2139"/>
    <w:rsid w:val="008B2315"/>
    <w:rsid w:val="008B264B"/>
    <w:rsid w:val="008B26D9"/>
    <w:rsid w:val="008B272E"/>
    <w:rsid w:val="008B2893"/>
    <w:rsid w:val="008B28CB"/>
    <w:rsid w:val="008B290E"/>
    <w:rsid w:val="008B2B0E"/>
    <w:rsid w:val="008B2B1F"/>
    <w:rsid w:val="008B2EDB"/>
    <w:rsid w:val="008B3245"/>
    <w:rsid w:val="008B356B"/>
    <w:rsid w:val="008B3606"/>
    <w:rsid w:val="008B377F"/>
    <w:rsid w:val="008B3A5F"/>
    <w:rsid w:val="008B3B5B"/>
    <w:rsid w:val="008B3D0A"/>
    <w:rsid w:val="008B3EDF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625B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6A1"/>
    <w:rsid w:val="008B77F7"/>
    <w:rsid w:val="008B78D3"/>
    <w:rsid w:val="008B79E6"/>
    <w:rsid w:val="008B7A06"/>
    <w:rsid w:val="008B7B1D"/>
    <w:rsid w:val="008B7F87"/>
    <w:rsid w:val="008C01C9"/>
    <w:rsid w:val="008C028E"/>
    <w:rsid w:val="008C03F3"/>
    <w:rsid w:val="008C0509"/>
    <w:rsid w:val="008C069E"/>
    <w:rsid w:val="008C07ED"/>
    <w:rsid w:val="008C09AC"/>
    <w:rsid w:val="008C09AE"/>
    <w:rsid w:val="008C10DA"/>
    <w:rsid w:val="008C1336"/>
    <w:rsid w:val="008C13A4"/>
    <w:rsid w:val="008C1EAB"/>
    <w:rsid w:val="008C1FA3"/>
    <w:rsid w:val="008C22B2"/>
    <w:rsid w:val="008C23A2"/>
    <w:rsid w:val="008C240B"/>
    <w:rsid w:val="008C2846"/>
    <w:rsid w:val="008C2A3D"/>
    <w:rsid w:val="008C2D10"/>
    <w:rsid w:val="008C2D4C"/>
    <w:rsid w:val="008C3102"/>
    <w:rsid w:val="008C32B1"/>
    <w:rsid w:val="008C3631"/>
    <w:rsid w:val="008C38C0"/>
    <w:rsid w:val="008C3C74"/>
    <w:rsid w:val="008C3C7E"/>
    <w:rsid w:val="008C3CEB"/>
    <w:rsid w:val="008C3D6F"/>
    <w:rsid w:val="008C4134"/>
    <w:rsid w:val="008C44DA"/>
    <w:rsid w:val="008C48B5"/>
    <w:rsid w:val="008C4A7B"/>
    <w:rsid w:val="008C4D7E"/>
    <w:rsid w:val="008C4F79"/>
    <w:rsid w:val="008C5070"/>
    <w:rsid w:val="008C5317"/>
    <w:rsid w:val="008C5331"/>
    <w:rsid w:val="008C53D9"/>
    <w:rsid w:val="008C54D9"/>
    <w:rsid w:val="008C5938"/>
    <w:rsid w:val="008C5BDA"/>
    <w:rsid w:val="008C5C72"/>
    <w:rsid w:val="008C5CF6"/>
    <w:rsid w:val="008C5D77"/>
    <w:rsid w:val="008C637D"/>
    <w:rsid w:val="008C63F1"/>
    <w:rsid w:val="008C6547"/>
    <w:rsid w:val="008C663E"/>
    <w:rsid w:val="008C6760"/>
    <w:rsid w:val="008C698C"/>
    <w:rsid w:val="008C6A18"/>
    <w:rsid w:val="008C6ADA"/>
    <w:rsid w:val="008C711E"/>
    <w:rsid w:val="008C752E"/>
    <w:rsid w:val="008C7629"/>
    <w:rsid w:val="008C7A96"/>
    <w:rsid w:val="008C7EC8"/>
    <w:rsid w:val="008D008F"/>
    <w:rsid w:val="008D03FE"/>
    <w:rsid w:val="008D04CC"/>
    <w:rsid w:val="008D05D9"/>
    <w:rsid w:val="008D0890"/>
    <w:rsid w:val="008D0B4D"/>
    <w:rsid w:val="008D140E"/>
    <w:rsid w:val="008D15D3"/>
    <w:rsid w:val="008D15F1"/>
    <w:rsid w:val="008D1AFD"/>
    <w:rsid w:val="008D1DC4"/>
    <w:rsid w:val="008D207A"/>
    <w:rsid w:val="008D20A0"/>
    <w:rsid w:val="008D2377"/>
    <w:rsid w:val="008D23C6"/>
    <w:rsid w:val="008D25C8"/>
    <w:rsid w:val="008D2C3F"/>
    <w:rsid w:val="008D30BB"/>
    <w:rsid w:val="008D31D1"/>
    <w:rsid w:val="008D31F1"/>
    <w:rsid w:val="008D3274"/>
    <w:rsid w:val="008D3333"/>
    <w:rsid w:val="008D3567"/>
    <w:rsid w:val="008D35C3"/>
    <w:rsid w:val="008D36C2"/>
    <w:rsid w:val="008D37EE"/>
    <w:rsid w:val="008D382F"/>
    <w:rsid w:val="008D3908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15F"/>
    <w:rsid w:val="008D5239"/>
    <w:rsid w:val="008D52AE"/>
    <w:rsid w:val="008D549F"/>
    <w:rsid w:val="008D56D3"/>
    <w:rsid w:val="008D5972"/>
    <w:rsid w:val="008D599B"/>
    <w:rsid w:val="008D59F7"/>
    <w:rsid w:val="008D5A2D"/>
    <w:rsid w:val="008D5AE3"/>
    <w:rsid w:val="008D5C6A"/>
    <w:rsid w:val="008D5D56"/>
    <w:rsid w:val="008D61B8"/>
    <w:rsid w:val="008D61EE"/>
    <w:rsid w:val="008D63CC"/>
    <w:rsid w:val="008D655A"/>
    <w:rsid w:val="008D66D7"/>
    <w:rsid w:val="008D689D"/>
    <w:rsid w:val="008D69AD"/>
    <w:rsid w:val="008D6A7B"/>
    <w:rsid w:val="008D6B52"/>
    <w:rsid w:val="008D6E4B"/>
    <w:rsid w:val="008D6E6A"/>
    <w:rsid w:val="008D6E9A"/>
    <w:rsid w:val="008D6F14"/>
    <w:rsid w:val="008D7109"/>
    <w:rsid w:val="008D71A2"/>
    <w:rsid w:val="008D746C"/>
    <w:rsid w:val="008D7572"/>
    <w:rsid w:val="008D7641"/>
    <w:rsid w:val="008D7865"/>
    <w:rsid w:val="008D794E"/>
    <w:rsid w:val="008D799F"/>
    <w:rsid w:val="008D7C8E"/>
    <w:rsid w:val="008D7ED9"/>
    <w:rsid w:val="008E0395"/>
    <w:rsid w:val="008E044E"/>
    <w:rsid w:val="008E059C"/>
    <w:rsid w:val="008E06D0"/>
    <w:rsid w:val="008E0A84"/>
    <w:rsid w:val="008E0B85"/>
    <w:rsid w:val="008E0E52"/>
    <w:rsid w:val="008E0FB1"/>
    <w:rsid w:val="008E1130"/>
    <w:rsid w:val="008E1379"/>
    <w:rsid w:val="008E1511"/>
    <w:rsid w:val="008E1539"/>
    <w:rsid w:val="008E15A1"/>
    <w:rsid w:val="008E15F6"/>
    <w:rsid w:val="008E16F6"/>
    <w:rsid w:val="008E1831"/>
    <w:rsid w:val="008E1C0A"/>
    <w:rsid w:val="008E1EDA"/>
    <w:rsid w:val="008E2080"/>
    <w:rsid w:val="008E2095"/>
    <w:rsid w:val="008E2428"/>
    <w:rsid w:val="008E25C2"/>
    <w:rsid w:val="008E2C29"/>
    <w:rsid w:val="008E312C"/>
    <w:rsid w:val="008E3533"/>
    <w:rsid w:val="008E35AB"/>
    <w:rsid w:val="008E381B"/>
    <w:rsid w:val="008E395A"/>
    <w:rsid w:val="008E4056"/>
    <w:rsid w:val="008E4318"/>
    <w:rsid w:val="008E43C8"/>
    <w:rsid w:val="008E443F"/>
    <w:rsid w:val="008E4558"/>
    <w:rsid w:val="008E4A54"/>
    <w:rsid w:val="008E4BF6"/>
    <w:rsid w:val="008E5088"/>
    <w:rsid w:val="008E51F4"/>
    <w:rsid w:val="008E5855"/>
    <w:rsid w:val="008E5C71"/>
    <w:rsid w:val="008E6129"/>
    <w:rsid w:val="008E6247"/>
    <w:rsid w:val="008E673F"/>
    <w:rsid w:val="008E699F"/>
    <w:rsid w:val="008E6F8F"/>
    <w:rsid w:val="008E7231"/>
    <w:rsid w:val="008E738B"/>
    <w:rsid w:val="008E73DF"/>
    <w:rsid w:val="008E742E"/>
    <w:rsid w:val="008E7590"/>
    <w:rsid w:val="008E75E4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050"/>
    <w:rsid w:val="008F1103"/>
    <w:rsid w:val="008F1109"/>
    <w:rsid w:val="008F13B3"/>
    <w:rsid w:val="008F1444"/>
    <w:rsid w:val="008F1531"/>
    <w:rsid w:val="008F1817"/>
    <w:rsid w:val="008F188A"/>
    <w:rsid w:val="008F1ACD"/>
    <w:rsid w:val="008F1B2D"/>
    <w:rsid w:val="008F1CE6"/>
    <w:rsid w:val="008F23AF"/>
    <w:rsid w:val="008F2442"/>
    <w:rsid w:val="008F26F2"/>
    <w:rsid w:val="008F2CF2"/>
    <w:rsid w:val="008F2E34"/>
    <w:rsid w:val="008F2E41"/>
    <w:rsid w:val="008F2F94"/>
    <w:rsid w:val="008F3069"/>
    <w:rsid w:val="008F30BF"/>
    <w:rsid w:val="008F33AA"/>
    <w:rsid w:val="008F38FD"/>
    <w:rsid w:val="008F3ED9"/>
    <w:rsid w:val="008F3F43"/>
    <w:rsid w:val="008F430A"/>
    <w:rsid w:val="008F455D"/>
    <w:rsid w:val="008F4980"/>
    <w:rsid w:val="008F510B"/>
    <w:rsid w:val="008F51BA"/>
    <w:rsid w:val="008F529A"/>
    <w:rsid w:val="008F532F"/>
    <w:rsid w:val="008F585F"/>
    <w:rsid w:val="008F5883"/>
    <w:rsid w:val="008F5891"/>
    <w:rsid w:val="008F5914"/>
    <w:rsid w:val="008F59AF"/>
    <w:rsid w:val="008F5A7E"/>
    <w:rsid w:val="008F5B1A"/>
    <w:rsid w:val="008F5EA6"/>
    <w:rsid w:val="008F5F27"/>
    <w:rsid w:val="008F60CF"/>
    <w:rsid w:val="008F6101"/>
    <w:rsid w:val="008F61B5"/>
    <w:rsid w:val="008F683A"/>
    <w:rsid w:val="008F6897"/>
    <w:rsid w:val="008F6D34"/>
    <w:rsid w:val="008F6D8A"/>
    <w:rsid w:val="008F6DB4"/>
    <w:rsid w:val="008F6E42"/>
    <w:rsid w:val="008F70A0"/>
    <w:rsid w:val="008F72E3"/>
    <w:rsid w:val="008F72E9"/>
    <w:rsid w:val="008F75F9"/>
    <w:rsid w:val="008F7780"/>
    <w:rsid w:val="008F7B78"/>
    <w:rsid w:val="008F7C46"/>
    <w:rsid w:val="009000D4"/>
    <w:rsid w:val="0090023D"/>
    <w:rsid w:val="00900505"/>
    <w:rsid w:val="009005EE"/>
    <w:rsid w:val="00900663"/>
    <w:rsid w:val="00900AB0"/>
    <w:rsid w:val="00900BF5"/>
    <w:rsid w:val="00900C0C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84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97F"/>
    <w:rsid w:val="00903D25"/>
    <w:rsid w:val="00903EC0"/>
    <w:rsid w:val="00903EF8"/>
    <w:rsid w:val="0090464A"/>
    <w:rsid w:val="009046D1"/>
    <w:rsid w:val="00904BD6"/>
    <w:rsid w:val="00904E5A"/>
    <w:rsid w:val="009051A9"/>
    <w:rsid w:val="0090523D"/>
    <w:rsid w:val="0090531D"/>
    <w:rsid w:val="0090579E"/>
    <w:rsid w:val="0090597C"/>
    <w:rsid w:val="00905C48"/>
    <w:rsid w:val="00905D15"/>
    <w:rsid w:val="00905DCA"/>
    <w:rsid w:val="00905E41"/>
    <w:rsid w:val="00905E63"/>
    <w:rsid w:val="00905F7D"/>
    <w:rsid w:val="00905FE6"/>
    <w:rsid w:val="00906016"/>
    <w:rsid w:val="0090604D"/>
    <w:rsid w:val="00906591"/>
    <w:rsid w:val="0090665E"/>
    <w:rsid w:val="0090678F"/>
    <w:rsid w:val="00906A72"/>
    <w:rsid w:val="00906C06"/>
    <w:rsid w:val="00906EB7"/>
    <w:rsid w:val="00906F7C"/>
    <w:rsid w:val="00906FDA"/>
    <w:rsid w:val="00907216"/>
    <w:rsid w:val="00907778"/>
    <w:rsid w:val="0090780C"/>
    <w:rsid w:val="00907946"/>
    <w:rsid w:val="009079D3"/>
    <w:rsid w:val="00907B5F"/>
    <w:rsid w:val="00907BC1"/>
    <w:rsid w:val="00907BE8"/>
    <w:rsid w:val="00907CBC"/>
    <w:rsid w:val="0091008B"/>
    <w:rsid w:val="0091010B"/>
    <w:rsid w:val="0091011B"/>
    <w:rsid w:val="009102DE"/>
    <w:rsid w:val="009102E7"/>
    <w:rsid w:val="009103CD"/>
    <w:rsid w:val="00910610"/>
    <w:rsid w:val="009107C2"/>
    <w:rsid w:val="00910A2C"/>
    <w:rsid w:val="00910C3D"/>
    <w:rsid w:val="00910DC9"/>
    <w:rsid w:val="00911040"/>
    <w:rsid w:val="009115EC"/>
    <w:rsid w:val="00911BF5"/>
    <w:rsid w:val="00911D55"/>
    <w:rsid w:val="00911EB5"/>
    <w:rsid w:val="00911FCA"/>
    <w:rsid w:val="00912095"/>
    <w:rsid w:val="009120B8"/>
    <w:rsid w:val="00912569"/>
    <w:rsid w:val="00912B41"/>
    <w:rsid w:val="00912BBC"/>
    <w:rsid w:val="00913064"/>
    <w:rsid w:val="0091344F"/>
    <w:rsid w:val="009136DA"/>
    <w:rsid w:val="00913703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18"/>
    <w:rsid w:val="00914F3A"/>
    <w:rsid w:val="00915005"/>
    <w:rsid w:val="00915231"/>
    <w:rsid w:val="0091532A"/>
    <w:rsid w:val="00915337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6A47"/>
    <w:rsid w:val="00916BC3"/>
    <w:rsid w:val="00916CA9"/>
    <w:rsid w:val="009170B8"/>
    <w:rsid w:val="0091743F"/>
    <w:rsid w:val="009176E0"/>
    <w:rsid w:val="00917A2C"/>
    <w:rsid w:val="00917F55"/>
    <w:rsid w:val="00920247"/>
    <w:rsid w:val="0092043A"/>
    <w:rsid w:val="009205CD"/>
    <w:rsid w:val="00920ACD"/>
    <w:rsid w:val="00920AE6"/>
    <w:rsid w:val="00920B21"/>
    <w:rsid w:val="00920B63"/>
    <w:rsid w:val="009210FF"/>
    <w:rsid w:val="009211CD"/>
    <w:rsid w:val="0092131F"/>
    <w:rsid w:val="00921502"/>
    <w:rsid w:val="009215C6"/>
    <w:rsid w:val="00921695"/>
    <w:rsid w:val="00921BFD"/>
    <w:rsid w:val="00921CCE"/>
    <w:rsid w:val="00921D22"/>
    <w:rsid w:val="00921FD5"/>
    <w:rsid w:val="009221CC"/>
    <w:rsid w:val="00922293"/>
    <w:rsid w:val="0092237D"/>
    <w:rsid w:val="0092276F"/>
    <w:rsid w:val="00922B50"/>
    <w:rsid w:val="00922CA7"/>
    <w:rsid w:val="00922DE5"/>
    <w:rsid w:val="00922EB9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3F95"/>
    <w:rsid w:val="0092405A"/>
    <w:rsid w:val="009245B7"/>
    <w:rsid w:val="009245DF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372"/>
    <w:rsid w:val="00925501"/>
    <w:rsid w:val="0092563B"/>
    <w:rsid w:val="00925999"/>
    <w:rsid w:val="009259BA"/>
    <w:rsid w:val="00925BBD"/>
    <w:rsid w:val="00925F55"/>
    <w:rsid w:val="00925FBC"/>
    <w:rsid w:val="00926088"/>
    <w:rsid w:val="009260F2"/>
    <w:rsid w:val="00926864"/>
    <w:rsid w:val="00926A1C"/>
    <w:rsid w:val="00926A4F"/>
    <w:rsid w:val="00926C53"/>
    <w:rsid w:val="00926CF6"/>
    <w:rsid w:val="00926D4D"/>
    <w:rsid w:val="00926D5A"/>
    <w:rsid w:val="00926D6D"/>
    <w:rsid w:val="00926E9F"/>
    <w:rsid w:val="00926EC6"/>
    <w:rsid w:val="00927094"/>
    <w:rsid w:val="00927490"/>
    <w:rsid w:val="009274F3"/>
    <w:rsid w:val="00927504"/>
    <w:rsid w:val="009276D0"/>
    <w:rsid w:val="009277F9"/>
    <w:rsid w:val="00927886"/>
    <w:rsid w:val="00927A5B"/>
    <w:rsid w:val="00927ACD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0FAB"/>
    <w:rsid w:val="00930FF9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638"/>
    <w:rsid w:val="00932822"/>
    <w:rsid w:val="00932873"/>
    <w:rsid w:val="00932A6B"/>
    <w:rsid w:val="00932C62"/>
    <w:rsid w:val="00932C6B"/>
    <w:rsid w:val="00932CD1"/>
    <w:rsid w:val="009333B3"/>
    <w:rsid w:val="009333E3"/>
    <w:rsid w:val="00933520"/>
    <w:rsid w:val="00933542"/>
    <w:rsid w:val="009339EC"/>
    <w:rsid w:val="00933B2F"/>
    <w:rsid w:val="00933B6C"/>
    <w:rsid w:val="00933E59"/>
    <w:rsid w:val="00933E90"/>
    <w:rsid w:val="00934019"/>
    <w:rsid w:val="009340B4"/>
    <w:rsid w:val="0093442B"/>
    <w:rsid w:val="00934575"/>
    <w:rsid w:val="009349B1"/>
    <w:rsid w:val="00934A82"/>
    <w:rsid w:val="00934D6C"/>
    <w:rsid w:val="00934E2F"/>
    <w:rsid w:val="00934E52"/>
    <w:rsid w:val="00935191"/>
    <w:rsid w:val="009351CB"/>
    <w:rsid w:val="00935285"/>
    <w:rsid w:val="009353A8"/>
    <w:rsid w:val="009355B9"/>
    <w:rsid w:val="009355DC"/>
    <w:rsid w:val="00935639"/>
    <w:rsid w:val="0093564E"/>
    <w:rsid w:val="009356B6"/>
    <w:rsid w:val="00935DFF"/>
    <w:rsid w:val="00935E12"/>
    <w:rsid w:val="00935E66"/>
    <w:rsid w:val="0093626B"/>
    <w:rsid w:val="00936382"/>
    <w:rsid w:val="009363D1"/>
    <w:rsid w:val="0093651F"/>
    <w:rsid w:val="00936531"/>
    <w:rsid w:val="00936571"/>
    <w:rsid w:val="00936BAC"/>
    <w:rsid w:val="00936E29"/>
    <w:rsid w:val="00936FC1"/>
    <w:rsid w:val="009371A0"/>
    <w:rsid w:val="009373EE"/>
    <w:rsid w:val="0093763B"/>
    <w:rsid w:val="009379C5"/>
    <w:rsid w:val="00937AD0"/>
    <w:rsid w:val="00937B8A"/>
    <w:rsid w:val="00937F58"/>
    <w:rsid w:val="00940048"/>
    <w:rsid w:val="00940093"/>
    <w:rsid w:val="00940195"/>
    <w:rsid w:val="009401D3"/>
    <w:rsid w:val="00940474"/>
    <w:rsid w:val="00940589"/>
    <w:rsid w:val="009406A6"/>
    <w:rsid w:val="00940927"/>
    <w:rsid w:val="00940A99"/>
    <w:rsid w:val="00940AB8"/>
    <w:rsid w:val="0094137D"/>
    <w:rsid w:val="009416AD"/>
    <w:rsid w:val="009417C0"/>
    <w:rsid w:val="009417D0"/>
    <w:rsid w:val="00941E9A"/>
    <w:rsid w:val="00942187"/>
    <w:rsid w:val="009421AA"/>
    <w:rsid w:val="009428C1"/>
    <w:rsid w:val="009428CB"/>
    <w:rsid w:val="009428E7"/>
    <w:rsid w:val="00942E8F"/>
    <w:rsid w:val="00942EDE"/>
    <w:rsid w:val="00943100"/>
    <w:rsid w:val="0094347B"/>
    <w:rsid w:val="0094347F"/>
    <w:rsid w:val="00943C09"/>
    <w:rsid w:val="00943C9B"/>
    <w:rsid w:val="00943DCF"/>
    <w:rsid w:val="00944078"/>
    <w:rsid w:val="0094429C"/>
    <w:rsid w:val="00944444"/>
    <w:rsid w:val="00944623"/>
    <w:rsid w:val="0094476A"/>
    <w:rsid w:val="00944772"/>
    <w:rsid w:val="00944BF2"/>
    <w:rsid w:val="00945065"/>
    <w:rsid w:val="00945279"/>
    <w:rsid w:val="00945424"/>
    <w:rsid w:val="00945517"/>
    <w:rsid w:val="0094552F"/>
    <w:rsid w:val="00945D58"/>
    <w:rsid w:val="00945EB9"/>
    <w:rsid w:val="0094612F"/>
    <w:rsid w:val="009466AB"/>
    <w:rsid w:val="00946C5A"/>
    <w:rsid w:val="00946E47"/>
    <w:rsid w:val="00946EC5"/>
    <w:rsid w:val="009470D1"/>
    <w:rsid w:val="00947114"/>
    <w:rsid w:val="0094732D"/>
    <w:rsid w:val="00947542"/>
    <w:rsid w:val="00947589"/>
    <w:rsid w:val="0094767C"/>
    <w:rsid w:val="009476C1"/>
    <w:rsid w:val="00947833"/>
    <w:rsid w:val="00947AE4"/>
    <w:rsid w:val="00947CE3"/>
    <w:rsid w:val="00947CF0"/>
    <w:rsid w:val="00947D28"/>
    <w:rsid w:val="009501E3"/>
    <w:rsid w:val="0095031D"/>
    <w:rsid w:val="00950813"/>
    <w:rsid w:val="00950C04"/>
    <w:rsid w:val="00950D63"/>
    <w:rsid w:val="009511B4"/>
    <w:rsid w:val="0095145A"/>
    <w:rsid w:val="00951853"/>
    <w:rsid w:val="00951D89"/>
    <w:rsid w:val="00951E7A"/>
    <w:rsid w:val="00952396"/>
    <w:rsid w:val="00952650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722"/>
    <w:rsid w:val="00953893"/>
    <w:rsid w:val="00953A54"/>
    <w:rsid w:val="0095403A"/>
    <w:rsid w:val="009541C9"/>
    <w:rsid w:val="00954319"/>
    <w:rsid w:val="00954446"/>
    <w:rsid w:val="0095447C"/>
    <w:rsid w:val="00954718"/>
    <w:rsid w:val="00954C25"/>
    <w:rsid w:val="00954EF0"/>
    <w:rsid w:val="00954F65"/>
    <w:rsid w:val="00954FF5"/>
    <w:rsid w:val="00955051"/>
    <w:rsid w:val="00955189"/>
    <w:rsid w:val="00955635"/>
    <w:rsid w:val="00955659"/>
    <w:rsid w:val="00955690"/>
    <w:rsid w:val="009558B3"/>
    <w:rsid w:val="009558D6"/>
    <w:rsid w:val="00955BA8"/>
    <w:rsid w:val="00955BB0"/>
    <w:rsid w:val="00955E77"/>
    <w:rsid w:val="00955FF2"/>
    <w:rsid w:val="0095659A"/>
    <w:rsid w:val="00956A50"/>
    <w:rsid w:val="00956A61"/>
    <w:rsid w:val="00956A74"/>
    <w:rsid w:val="00956B18"/>
    <w:rsid w:val="00956B1E"/>
    <w:rsid w:val="00956C21"/>
    <w:rsid w:val="00956D0E"/>
    <w:rsid w:val="00956ECF"/>
    <w:rsid w:val="00956ED7"/>
    <w:rsid w:val="00957057"/>
    <w:rsid w:val="00957530"/>
    <w:rsid w:val="009576CD"/>
    <w:rsid w:val="00957769"/>
    <w:rsid w:val="0095776B"/>
    <w:rsid w:val="00957869"/>
    <w:rsid w:val="00957DE6"/>
    <w:rsid w:val="00960805"/>
    <w:rsid w:val="00960A12"/>
    <w:rsid w:val="00960BC2"/>
    <w:rsid w:val="00960BEB"/>
    <w:rsid w:val="00960C73"/>
    <w:rsid w:val="00960FD8"/>
    <w:rsid w:val="009616C3"/>
    <w:rsid w:val="009616E5"/>
    <w:rsid w:val="009618C9"/>
    <w:rsid w:val="009618DC"/>
    <w:rsid w:val="0096199C"/>
    <w:rsid w:val="00961DC3"/>
    <w:rsid w:val="009628CF"/>
    <w:rsid w:val="00962B3B"/>
    <w:rsid w:val="0096307C"/>
    <w:rsid w:val="009633CD"/>
    <w:rsid w:val="0096346D"/>
    <w:rsid w:val="009635B5"/>
    <w:rsid w:val="00963613"/>
    <w:rsid w:val="0096372B"/>
    <w:rsid w:val="009639E5"/>
    <w:rsid w:val="00963EC5"/>
    <w:rsid w:val="00963F29"/>
    <w:rsid w:val="00963FA3"/>
    <w:rsid w:val="009642A8"/>
    <w:rsid w:val="0096451C"/>
    <w:rsid w:val="0096453D"/>
    <w:rsid w:val="00964583"/>
    <w:rsid w:val="00964656"/>
    <w:rsid w:val="00964697"/>
    <w:rsid w:val="009646EC"/>
    <w:rsid w:val="00964C73"/>
    <w:rsid w:val="00965601"/>
    <w:rsid w:val="009656C5"/>
    <w:rsid w:val="00965DC9"/>
    <w:rsid w:val="00965F51"/>
    <w:rsid w:val="00966431"/>
    <w:rsid w:val="009668D2"/>
    <w:rsid w:val="00966DE6"/>
    <w:rsid w:val="009670F9"/>
    <w:rsid w:val="00967161"/>
    <w:rsid w:val="009671C0"/>
    <w:rsid w:val="00967A57"/>
    <w:rsid w:val="00967B7D"/>
    <w:rsid w:val="00967DF8"/>
    <w:rsid w:val="00967F21"/>
    <w:rsid w:val="00970040"/>
    <w:rsid w:val="0097037E"/>
    <w:rsid w:val="00970381"/>
    <w:rsid w:val="009703D5"/>
    <w:rsid w:val="00970571"/>
    <w:rsid w:val="009706A7"/>
    <w:rsid w:val="00970725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70"/>
    <w:rsid w:val="00971980"/>
    <w:rsid w:val="00971A97"/>
    <w:rsid w:val="00971C81"/>
    <w:rsid w:val="00971D74"/>
    <w:rsid w:val="00971DBA"/>
    <w:rsid w:val="00971E4A"/>
    <w:rsid w:val="00971F5E"/>
    <w:rsid w:val="009723EA"/>
    <w:rsid w:val="00972B90"/>
    <w:rsid w:val="00972BD7"/>
    <w:rsid w:val="00972BDF"/>
    <w:rsid w:val="00972D07"/>
    <w:rsid w:val="00972D70"/>
    <w:rsid w:val="00972EFC"/>
    <w:rsid w:val="00973219"/>
    <w:rsid w:val="009732B1"/>
    <w:rsid w:val="009738A7"/>
    <w:rsid w:val="00973A3C"/>
    <w:rsid w:val="00973CE5"/>
    <w:rsid w:val="00974058"/>
    <w:rsid w:val="009741AA"/>
    <w:rsid w:val="00974466"/>
    <w:rsid w:val="009749B2"/>
    <w:rsid w:val="00974B18"/>
    <w:rsid w:val="00974B5A"/>
    <w:rsid w:val="00974C68"/>
    <w:rsid w:val="00974D53"/>
    <w:rsid w:val="00974EE9"/>
    <w:rsid w:val="00974FF2"/>
    <w:rsid w:val="00975224"/>
    <w:rsid w:val="00975297"/>
    <w:rsid w:val="009752B4"/>
    <w:rsid w:val="00975757"/>
    <w:rsid w:val="00975883"/>
    <w:rsid w:val="00975AFE"/>
    <w:rsid w:val="00975E5E"/>
    <w:rsid w:val="00975E67"/>
    <w:rsid w:val="00975FB6"/>
    <w:rsid w:val="00976013"/>
    <w:rsid w:val="00976066"/>
    <w:rsid w:val="00976080"/>
    <w:rsid w:val="009760E2"/>
    <w:rsid w:val="00976678"/>
    <w:rsid w:val="0097683F"/>
    <w:rsid w:val="0097697C"/>
    <w:rsid w:val="009769C3"/>
    <w:rsid w:val="00976B2D"/>
    <w:rsid w:val="00976DAF"/>
    <w:rsid w:val="00976E22"/>
    <w:rsid w:val="0097728A"/>
    <w:rsid w:val="00977433"/>
    <w:rsid w:val="00977B47"/>
    <w:rsid w:val="00977C76"/>
    <w:rsid w:val="00977CBE"/>
    <w:rsid w:val="00977D85"/>
    <w:rsid w:val="00977FC8"/>
    <w:rsid w:val="0098020D"/>
    <w:rsid w:val="00980212"/>
    <w:rsid w:val="009804A8"/>
    <w:rsid w:val="00980506"/>
    <w:rsid w:val="0098076D"/>
    <w:rsid w:val="00980BF8"/>
    <w:rsid w:val="00980F46"/>
    <w:rsid w:val="0098157D"/>
    <w:rsid w:val="009818F6"/>
    <w:rsid w:val="00981919"/>
    <w:rsid w:val="00981E6F"/>
    <w:rsid w:val="00981F02"/>
    <w:rsid w:val="009820A3"/>
    <w:rsid w:val="0098211B"/>
    <w:rsid w:val="009828ED"/>
    <w:rsid w:val="00982A53"/>
    <w:rsid w:val="00982A59"/>
    <w:rsid w:val="00982B6C"/>
    <w:rsid w:val="00982E02"/>
    <w:rsid w:val="00983035"/>
    <w:rsid w:val="00983170"/>
    <w:rsid w:val="0098325A"/>
    <w:rsid w:val="009832C4"/>
    <w:rsid w:val="009833C7"/>
    <w:rsid w:val="0098348C"/>
    <w:rsid w:val="009835F2"/>
    <w:rsid w:val="00983671"/>
    <w:rsid w:val="00983CD3"/>
    <w:rsid w:val="00983DC9"/>
    <w:rsid w:val="00983E25"/>
    <w:rsid w:val="00983E69"/>
    <w:rsid w:val="00983EAA"/>
    <w:rsid w:val="00984336"/>
    <w:rsid w:val="009843B1"/>
    <w:rsid w:val="009843EC"/>
    <w:rsid w:val="0098442B"/>
    <w:rsid w:val="00984542"/>
    <w:rsid w:val="009845E8"/>
    <w:rsid w:val="0098461B"/>
    <w:rsid w:val="00984927"/>
    <w:rsid w:val="00984D49"/>
    <w:rsid w:val="00984F62"/>
    <w:rsid w:val="00984FED"/>
    <w:rsid w:val="009854EB"/>
    <w:rsid w:val="0098550F"/>
    <w:rsid w:val="009856A0"/>
    <w:rsid w:val="00985720"/>
    <w:rsid w:val="0098574A"/>
    <w:rsid w:val="009857C7"/>
    <w:rsid w:val="00985872"/>
    <w:rsid w:val="009858A3"/>
    <w:rsid w:val="009858C3"/>
    <w:rsid w:val="0098590D"/>
    <w:rsid w:val="00985B66"/>
    <w:rsid w:val="00985DC6"/>
    <w:rsid w:val="00985FC3"/>
    <w:rsid w:val="00986115"/>
    <w:rsid w:val="00986463"/>
    <w:rsid w:val="0098654C"/>
    <w:rsid w:val="00986C7E"/>
    <w:rsid w:val="00986E65"/>
    <w:rsid w:val="00986F77"/>
    <w:rsid w:val="00986FE0"/>
    <w:rsid w:val="0098716E"/>
    <w:rsid w:val="009872F9"/>
    <w:rsid w:val="00987625"/>
    <w:rsid w:val="00987901"/>
    <w:rsid w:val="00987A8D"/>
    <w:rsid w:val="00987C11"/>
    <w:rsid w:val="00987DC6"/>
    <w:rsid w:val="009900D2"/>
    <w:rsid w:val="00990250"/>
    <w:rsid w:val="0099049E"/>
    <w:rsid w:val="0099066E"/>
    <w:rsid w:val="009908E4"/>
    <w:rsid w:val="00990919"/>
    <w:rsid w:val="00990948"/>
    <w:rsid w:val="00990976"/>
    <w:rsid w:val="00990A3B"/>
    <w:rsid w:val="00990A6B"/>
    <w:rsid w:val="00990BAD"/>
    <w:rsid w:val="00990C07"/>
    <w:rsid w:val="00990D08"/>
    <w:rsid w:val="00990E48"/>
    <w:rsid w:val="00990F30"/>
    <w:rsid w:val="00990FBC"/>
    <w:rsid w:val="00990FE1"/>
    <w:rsid w:val="00990FEC"/>
    <w:rsid w:val="009912F9"/>
    <w:rsid w:val="00991462"/>
    <w:rsid w:val="009915D4"/>
    <w:rsid w:val="0099175F"/>
    <w:rsid w:val="009917E1"/>
    <w:rsid w:val="00991B94"/>
    <w:rsid w:val="00991C35"/>
    <w:rsid w:val="00991F55"/>
    <w:rsid w:val="00991FC4"/>
    <w:rsid w:val="009924FC"/>
    <w:rsid w:val="00992913"/>
    <w:rsid w:val="00992959"/>
    <w:rsid w:val="00992B21"/>
    <w:rsid w:val="00992B23"/>
    <w:rsid w:val="00992D24"/>
    <w:rsid w:val="00992E8E"/>
    <w:rsid w:val="00992FAB"/>
    <w:rsid w:val="00992FFF"/>
    <w:rsid w:val="00993568"/>
    <w:rsid w:val="009935A7"/>
    <w:rsid w:val="009939BA"/>
    <w:rsid w:val="00993AB5"/>
    <w:rsid w:val="009942E6"/>
    <w:rsid w:val="0099456B"/>
    <w:rsid w:val="00994E50"/>
    <w:rsid w:val="00994ECB"/>
    <w:rsid w:val="00995010"/>
    <w:rsid w:val="00995180"/>
    <w:rsid w:val="009951BA"/>
    <w:rsid w:val="00995617"/>
    <w:rsid w:val="0099576B"/>
    <w:rsid w:val="009960AE"/>
    <w:rsid w:val="0099613B"/>
    <w:rsid w:val="009963FF"/>
    <w:rsid w:val="00996657"/>
    <w:rsid w:val="009966E1"/>
    <w:rsid w:val="00996865"/>
    <w:rsid w:val="00996C89"/>
    <w:rsid w:val="00996DED"/>
    <w:rsid w:val="0099717C"/>
    <w:rsid w:val="0099731F"/>
    <w:rsid w:val="00997610"/>
    <w:rsid w:val="00997A27"/>
    <w:rsid w:val="00997A3A"/>
    <w:rsid w:val="00997F6E"/>
    <w:rsid w:val="009A055F"/>
    <w:rsid w:val="009A06E8"/>
    <w:rsid w:val="009A0750"/>
    <w:rsid w:val="009A0C13"/>
    <w:rsid w:val="009A0CDA"/>
    <w:rsid w:val="009A0F03"/>
    <w:rsid w:val="009A0F6F"/>
    <w:rsid w:val="009A0FE7"/>
    <w:rsid w:val="009A1551"/>
    <w:rsid w:val="009A1698"/>
    <w:rsid w:val="009A172D"/>
    <w:rsid w:val="009A176D"/>
    <w:rsid w:val="009A18D7"/>
    <w:rsid w:val="009A1ADF"/>
    <w:rsid w:val="009A1CA4"/>
    <w:rsid w:val="009A1DA7"/>
    <w:rsid w:val="009A1FBE"/>
    <w:rsid w:val="009A2732"/>
    <w:rsid w:val="009A2923"/>
    <w:rsid w:val="009A2A73"/>
    <w:rsid w:val="009A2B1A"/>
    <w:rsid w:val="009A2F19"/>
    <w:rsid w:val="009A373F"/>
    <w:rsid w:val="009A3870"/>
    <w:rsid w:val="009A3B47"/>
    <w:rsid w:val="009A3C90"/>
    <w:rsid w:val="009A42F0"/>
    <w:rsid w:val="009A43D3"/>
    <w:rsid w:val="009A4601"/>
    <w:rsid w:val="009A4650"/>
    <w:rsid w:val="009A4651"/>
    <w:rsid w:val="009A48D6"/>
    <w:rsid w:val="009A49A2"/>
    <w:rsid w:val="009A4AE8"/>
    <w:rsid w:val="009A4C42"/>
    <w:rsid w:val="009A4D02"/>
    <w:rsid w:val="009A503A"/>
    <w:rsid w:val="009A5305"/>
    <w:rsid w:val="009A5360"/>
    <w:rsid w:val="009A546E"/>
    <w:rsid w:val="009A59C2"/>
    <w:rsid w:val="009A5B72"/>
    <w:rsid w:val="009A5C93"/>
    <w:rsid w:val="009A5CB7"/>
    <w:rsid w:val="009A5F5C"/>
    <w:rsid w:val="009A5F68"/>
    <w:rsid w:val="009A5FFD"/>
    <w:rsid w:val="009A6163"/>
    <w:rsid w:val="009A62C4"/>
    <w:rsid w:val="009A6824"/>
    <w:rsid w:val="009A6E23"/>
    <w:rsid w:val="009A7123"/>
    <w:rsid w:val="009A7286"/>
    <w:rsid w:val="009A7536"/>
    <w:rsid w:val="009A75D6"/>
    <w:rsid w:val="009A76EF"/>
    <w:rsid w:val="009A7B85"/>
    <w:rsid w:val="009A7DE6"/>
    <w:rsid w:val="009A7F26"/>
    <w:rsid w:val="009B011A"/>
    <w:rsid w:val="009B021E"/>
    <w:rsid w:val="009B0627"/>
    <w:rsid w:val="009B08BF"/>
    <w:rsid w:val="009B08EE"/>
    <w:rsid w:val="009B0BE2"/>
    <w:rsid w:val="009B0C75"/>
    <w:rsid w:val="009B1238"/>
    <w:rsid w:val="009B1242"/>
    <w:rsid w:val="009B1343"/>
    <w:rsid w:val="009B138A"/>
    <w:rsid w:val="009B167F"/>
    <w:rsid w:val="009B1759"/>
    <w:rsid w:val="009B17EC"/>
    <w:rsid w:val="009B19BD"/>
    <w:rsid w:val="009B204C"/>
    <w:rsid w:val="009B2442"/>
    <w:rsid w:val="009B2757"/>
    <w:rsid w:val="009B2851"/>
    <w:rsid w:val="009B2C30"/>
    <w:rsid w:val="009B2DD8"/>
    <w:rsid w:val="009B2F9A"/>
    <w:rsid w:val="009B30D7"/>
    <w:rsid w:val="009B32CC"/>
    <w:rsid w:val="009B3596"/>
    <w:rsid w:val="009B37AA"/>
    <w:rsid w:val="009B37FF"/>
    <w:rsid w:val="009B3A5F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5D4"/>
    <w:rsid w:val="009B58D1"/>
    <w:rsid w:val="009B59B0"/>
    <w:rsid w:val="009B5AA2"/>
    <w:rsid w:val="009B5AEC"/>
    <w:rsid w:val="009B5D1A"/>
    <w:rsid w:val="009B6007"/>
    <w:rsid w:val="009B60F5"/>
    <w:rsid w:val="009B628F"/>
    <w:rsid w:val="009B6292"/>
    <w:rsid w:val="009B639A"/>
    <w:rsid w:val="009B63BA"/>
    <w:rsid w:val="009B64EF"/>
    <w:rsid w:val="009B6573"/>
    <w:rsid w:val="009B660A"/>
    <w:rsid w:val="009B68A4"/>
    <w:rsid w:val="009B6933"/>
    <w:rsid w:val="009B6938"/>
    <w:rsid w:val="009B6B38"/>
    <w:rsid w:val="009B6C14"/>
    <w:rsid w:val="009B6C9C"/>
    <w:rsid w:val="009B6EEE"/>
    <w:rsid w:val="009B6F3F"/>
    <w:rsid w:val="009B7169"/>
    <w:rsid w:val="009B729F"/>
    <w:rsid w:val="009B72D2"/>
    <w:rsid w:val="009B73DC"/>
    <w:rsid w:val="009B76F2"/>
    <w:rsid w:val="009B7794"/>
    <w:rsid w:val="009B7D43"/>
    <w:rsid w:val="009B7F79"/>
    <w:rsid w:val="009C0083"/>
    <w:rsid w:val="009C00C0"/>
    <w:rsid w:val="009C00D9"/>
    <w:rsid w:val="009C01C9"/>
    <w:rsid w:val="009C0342"/>
    <w:rsid w:val="009C04FC"/>
    <w:rsid w:val="009C0981"/>
    <w:rsid w:val="009C09BC"/>
    <w:rsid w:val="009C09E2"/>
    <w:rsid w:val="009C0B1B"/>
    <w:rsid w:val="009C1668"/>
    <w:rsid w:val="009C184B"/>
    <w:rsid w:val="009C1886"/>
    <w:rsid w:val="009C1C2C"/>
    <w:rsid w:val="009C1FE0"/>
    <w:rsid w:val="009C2242"/>
    <w:rsid w:val="009C24D9"/>
    <w:rsid w:val="009C24E5"/>
    <w:rsid w:val="009C2644"/>
    <w:rsid w:val="009C2720"/>
    <w:rsid w:val="009C2878"/>
    <w:rsid w:val="009C28AE"/>
    <w:rsid w:val="009C2D78"/>
    <w:rsid w:val="009C3160"/>
    <w:rsid w:val="009C31BA"/>
    <w:rsid w:val="009C31C0"/>
    <w:rsid w:val="009C346C"/>
    <w:rsid w:val="009C352D"/>
    <w:rsid w:val="009C3935"/>
    <w:rsid w:val="009C3FB5"/>
    <w:rsid w:val="009C4176"/>
    <w:rsid w:val="009C4C9C"/>
    <w:rsid w:val="009C4CC8"/>
    <w:rsid w:val="009C4CFD"/>
    <w:rsid w:val="009C4DCD"/>
    <w:rsid w:val="009C52B7"/>
    <w:rsid w:val="009C5401"/>
    <w:rsid w:val="009C5AE4"/>
    <w:rsid w:val="009C5AFA"/>
    <w:rsid w:val="009C5B04"/>
    <w:rsid w:val="009C5C71"/>
    <w:rsid w:val="009C5DCE"/>
    <w:rsid w:val="009C5EB9"/>
    <w:rsid w:val="009C6196"/>
    <w:rsid w:val="009C6267"/>
    <w:rsid w:val="009C6322"/>
    <w:rsid w:val="009C644C"/>
    <w:rsid w:val="009C64F2"/>
    <w:rsid w:val="009C6595"/>
    <w:rsid w:val="009C6642"/>
    <w:rsid w:val="009C67FD"/>
    <w:rsid w:val="009C6BA1"/>
    <w:rsid w:val="009C6E60"/>
    <w:rsid w:val="009C6FB4"/>
    <w:rsid w:val="009C704C"/>
    <w:rsid w:val="009C722F"/>
    <w:rsid w:val="009C7315"/>
    <w:rsid w:val="009C73A8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27"/>
    <w:rsid w:val="009D0278"/>
    <w:rsid w:val="009D07E9"/>
    <w:rsid w:val="009D09E5"/>
    <w:rsid w:val="009D0BB3"/>
    <w:rsid w:val="009D0D4F"/>
    <w:rsid w:val="009D0FD7"/>
    <w:rsid w:val="009D12C6"/>
    <w:rsid w:val="009D12E7"/>
    <w:rsid w:val="009D15EC"/>
    <w:rsid w:val="009D1AB9"/>
    <w:rsid w:val="009D1C08"/>
    <w:rsid w:val="009D26D8"/>
    <w:rsid w:val="009D27D6"/>
    <w:rsid w:val="009D2D1C"/>
    <w:rsid w:val="009D2FBA"/>
    <w:rsid w:val="009D3145"/>
    <w:rsid w:val="009D3231"/>
    <w:rsid w:val="009D33C7"/>
    <w:rsid w:val="009D3489"/>
    <w:rsid w:val="009D3B88"/>
    <w:rsid w:val="009D3E19"/>
    <w:rsid w:val="009D4051"/>
    <w:rsid w:val="009D4216"/>
    <w:rsid w:val="009D42E6"/>
    <w:rsid w:val="009D4340"/>
    <w:rsid w:val="009D441C"/>
    <w:rsid w:val="009D444E"/>
    <w:rsid w:val="009D44C8"/>
    <w:rsid w:val="009D45CA"/>
    <w:rsid w:val="009D4639"/>
    <w:rsid w:val="009D48BC"/>
    <w:rsid w:val="009D4DE7"/>
    <w:rsid w:val="009D4FE2"/>
    <w:rsid w:val="009D5282"/>
    <w:rsid w:val="009D5378"/>
    <w:rsid w:val="009D5436"/>
    <w:rsid w:val="009D5458"/>
    <w:rsid w:val="009D5841"/>
    <w:rsid w:val="009D59FA"/>
    <w:rsid w:val="009D5AEE"/>
    <w:rsid w:val="009D5BBA"/>
    <w:rsid w:val="009D5DA2"/>
    <w:rsid w:val="009D6183"/>
    <w:rsid w:val="009D62E0"/>
    <w:rsid w:val="009D62E8"/>
    <w:rsid w:val="009D6480"/>
    <w:rsid w:val="009D64EA"/>
    <w:rsid w:val="009D6BA0"/>
    <w:rsid w:val="009D6CCC"/>
    <w:rsid w:val="009D6D79"/>
    <w:rsid w:val="009D7624"/>
    <w:rsid w:val="009D7654"/>
    <w:rsid w:val="009D77A4"/>
    <w:rsid w:val="009D77B5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A76"/>
    <w:rsid w:val="009E25E7"/>
    <w:rsid w:val="009E2679"/>
    <w:rsid w:val="009E274F"/>
    <w:rsid w:val="009E27CC"/>
    <w:rsid w:val="009E27F4"/>
    <w:rsid w:val="009E2CB1"/>
    <w:rsid w:val="009E2CFA"/>
    <w:rsid w:val="009E301D"/>
    <w:rsid w:val="009E305B"/>
    <w:rsid w:val="009E346D"/>
    <w:rsid w:val="009E3797"/>
    <w:rsid w:val="009E3AAD"/>
    <w:rsid w:val="009E3E2E"/>
    <w:rsid w:val="009E3EB0"/>
    <w:rsid w:val="009E429A"/>
    <w:rsid w:val="009E42CF"/>
    <w:rsid w:val="009E431C"/>
    <w:rsid w:val="009E4354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91D"/>
    <w:rsid w:val="009E5FE9"/>
    <w:rsid w:val="009E6334"/>
    <w:rsid w:val="009E6C38"/>
    <w:rsid w:val="009E6DDC"/>
    <w:rsid w:val="009E7198"/>
    <w:rsid w:val="009E71C5"/>
    <w:rsid w:val="009E72EB"/>
    <w:rsid w:val="009E76BC"/>
    <w:rsid w:val="009E77E0"/>
    <w:rsid w:val="009F0416"/>
    <w:rsid w:val="009F04B5"/>
    <w:rsid w:val="009F06A1"/>
    <w:rsid w:val="009F08C1"/>
    <w:rsid w:val="009F1107"/>
    <w:rsid w:val="009F1180"/>
    <w:rsid w:val="009F11B8"/>
    <w:rsid w:val="009F1328"/>
    <w:rsid w:val="009F1385"/>
    <w:rsid w:val="009F15D5"/>
    <w:rsid w:val="009F1E72"/>
    <w:rsid w:val="009F1F47"/>
    <w:rsid w:val="009F2271"/>
    <w:rsid w:val="009F230A"/>
    <w:rsid w:val="009F23B9"/>
    <w:rsid w:val="009F244A"/>
    <w:rsid w:val="009F2809"/>
    <w:rsid w:val="009F29E1"/>
    <w:rsid w:val="009F2D28"/>
    <w:rsid w:val="009F3063"/>
    <w:rsid w:val="009F30C7"/>
    <w:rsid w:val="009F3311"/>
    <w:rsid w:val="009F356A"/>
    <w:rsid w:val="009F35D5"/>
    <w:rsid w:val="009F3682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5F6"/>
    <w:rsid w:val="009F47D0"/>
    <w:rsid w:val="009F4A33"/>
    <w:rsid w:val="009F5061"/>
    <w:rsid w:val="009F5272"/>
    <w:rsid w:val="009F55FC"/>
    <w:rsid w:val="009F5607"/>
    <w:rsid w:val="009F56E1"/>
    <w:rsid w:val="009F570C"/>
    <w:rsid w:val="009F5A86"/>
    <w:rsid w:val="009F5DD7"/>
    <w:rsid w:val="009F603A"/>
    <w:rsid w:val="009F63BA"/>
    <w:rsid w:val="009F63D9"/>
    <w:rsid w:val="009F6523"/>
    <w:rsid w:val="009F65BC"/>
    <w:rsid w:val="009F6649"/>
    <w:rsid w:val="009F6658"/>
    <w:rsid w:val="009F6932"/>
    <w:rsid w:val="009F69ED"/>
    <w:rsid w:val="009F6B67"/>
    <w:rsid w:val="009F6E18"/>
    <w:rsid w:val="009F708B"/>
    <w:rsid w:val="009F7158"/>
    <w:rsid w:val="009F7216"/>
    <w:rsid w:val="009F7497"/>
    <w:rsid w:val="009F7713"/>
    <w:rsid w:val="009F7F2A"/>
    <w:rsid w:val="00A00189"/>
    <w:rsid w:val="00A00285"/>
    <w:rsid w:val="00A00293"/>
    <w:rsid w:val="00A00386"/>
    <w:rsid w:val="00A004AE"/>
    <w:rsid w:val="00A0097C"/>
    <w:rsid w:val="00A00B99"/>
    <w:rsid w:val="00A00C9B"/>
    <w:rsid w:val="00A00D91"/>
    <w:rsid w:val="00A00DD6"/>
    <w:rsid w:val="00A00E73"/>
    <w:rsid w:val="00A0138D"/>
    <w:rsid w:val="00A01429"/>
    <w:rsid w:val="00A01718"/>
    <w:rsid w:val="00A0173E"/>
    <w:rsid w:val="00A01901"/>
    <w:rsid w:val="00A01A6A"/>
    <w:rsid w:val="00A01A78"/>
    <w:rsid w:val="00A01C14"/>
    <w:rsid w:val="00A01D99"/>
    <w:rsid w:val="00A0217E"/>
    <w:rsid w:val="00A02209"/>
    <w:rsid w:val="00A0233D"/>
    <w:rsid w:val="00A0247D"/>
    <w:rsid w:val="00A027AF"/>
    <w:rsid w:val="00A02815"/>
    <w:rsid w:val="00A02891"/>
    <w:rsid w:val="00A028CB"/>
    <w:rsid w:val="00A0291D"/>
    <w:rsid w:val="00A029A5"/>
    <w:rsid w:val="00A02BF1"/>
    <w:rsid w:val="00A02E0B"/>
    <w:rsid w:val="00A02FC7"/>
    <w:rsid w:val="00A03110"/>
    <w:rsid w:val="00A033A9"/>
    <w:rsid w:val="00A0365B"/>
    <w:rsid w:val="00A038D6"/>
    <w:rsid w:val="00A038E7"/>
    <w:rsid w:val="00A03A84"/>
    <w:rsid w:val="00A03BB8"/>
    <w:rsid w:val="00A03EA4"/>
    <w:rsid w:val="00A04069"/>
    <w:rsid w:val="00A0491C"/>
    <w:rsid w:val="00A04DD3"/>
    <w:rsid w:val="00A04E82"/>
    <w:rsid w:val="00A04F5A"/>
    <w:rsid w:val="00A04F78"/>
    <w:rsid w:val="00A05459"/>
    <w:rsid w:val="00A05510"/>
    <w:rsid w:val="00A05543"/>
    <w:rsid w:val="00A055BF"/>
    <w:rsid w:val="00A05CA3"/>
    <w:rsid w:val="00A05E47"/>
    <w:rsid w:val="00A05F2E"/>
    <w:rsid w:val="00A060CE"/>
    <w:rsid w:val="00A06176"/>
    <w:rsid w:val="00A06553"/>
    <w:rsid w:val="00A066C6"/>
    <w:rsid w:val="00A06AEC"/>
    <w:rsid w:val="00A06AF1"/>
    <w:rsid w:val="00A0728D"/>
    <w:rsid w:val="00A073AC"/>
    <w:rsid w:val="00A07416"/>
    <w:rsid w:val="00A0758F"/>
    <w:rsid w:val="00A0767E"/>
    <w:rsid w:val="00A078B3"/>
    <w:rsid w:val="00A07955"/>
    <w:rsid w:val="00A07D25"/>
    <w:rsid w:val="00A07E40"/>
    <w:rsid w:val="00A102EE"/>
    <w:rsid w:val="00A10340"/>
    <w:rsid w:val="00A10A2C"/>
    <w:rsid w:val="00A10D63"/>
    <w:rsid w:val="00A10F18"/>
    <w:rsid w:val="00A116E1"/>
    <w:rsid w:val="00A117D9"/>
    <w:rsid w:val="00A119C1"/>
    <w:rsid w:val="00A11ADE"/>
    <w:rsid w:val="00A11B8C"/>
    <w:rsid w:val="00A120F4"/>
    <w:rsid w:val="00A1219C"/>
    <w:rsid w:val="00A12200"/>
    <w:rsid w:val="00A126CD"/>
    <w:rsid w:val="00A12AA6"/>
    <w:rsid w:val="00A12AE9"/>
    <w:rsid w:val="00A12BDE"/>
    <w:rsid w:val="00A12DA5"/>
    <w:rsid w:val="00A12F05"/>
    <w:rsid w:val="00A13178"/>
    <w:rsid w:val="00A13367"/>
    <w:rsid w:val="00A138BF"/>
    <w:rsid w:val="00A13972"/>
    <w:rsid w:val="00A13B92"/>
    <w:rsid w:val="00A13D5A"/>
    <w:rsid w:val="00A13D76"/>
    <w:rsid w:val="00A13DF3"/>
    <w:rsid w:val="00A13E30"/>
    <w:rsid w:val="00A143BD"/>
    <w:rsid w:val="00A14495"/>
    <w:rsid w:val="00A147F1"/>
    <w:rsid w:val="00A14C9F"/>
    <w:rsid w:val="00A14CCF"/>
    <w:rsid w:val="00A14E3E"/>
    <w:rsid w:val="00A150B9"/>
    <w:rsid w:val="00A157AE"/>
    <w:rsid w:val="00A15A19"/>
    <w:rsid w:val="00A15E81"/>
    <w:rsid w:val="00A16647"/>
    <w:rsid w:val="00A16911"/>
    <w:rsid w:val="00A16AE1"/>
    <w:rsid w:val="00A17013"/>
    <w:rsid w:val="00A170D3"/>
    <w:rsid w:val="00A1737D"/>
    <w:rsid w:val="00A173FD"/>
    <w:rsid w:val="00A17428"/>
    <w:rsid w:val="00A179C1"/>
    <w:rsid w:val="00A17CE5"/>
    <w:rsid w:val="00A20065"/>
    <w:rsid w:val="00A2032F"/>
    <w:rsid w:val="00A20436"/>
    <w:rsid w:val="00A20617"/>
    <w:rsid w:val="00A20713"/>
    <w:rsid w:val="00A20A7E"/>
    <w:rsid w:val="00A20B11"/>
    <w:rsid w:val="00A20D28"/>
    <w:rsid w:val="00A20D86"/>
    <w:rsid w:val="00A20E7E"/>
    <w:rsid w:val="00A20F97"/>
    <w:rsid w:val="00A20FB3"/>
    <w:rsid w:val="00A21046"/>
    <w:rsid w:val="00A21478"/>
    <w:rsid w:val="00A2162B"/>
    <w:rsid w:val="00A21850"/>
    <w:rsid w:val="00A21907"/>
    <w:rsid w:val="00A21BE5"/>
    <w:rsid w:val="00A21D2D"/>
    <w:rsid w:val="00A21EEF"/>
    <w:rsid w:val="00A21F16"/>
    <w:rsid w:val="00A221F2"/>
    <w:rsid w:val="00A223F0"/>
    <w:rsid w:val="00A2240D"/>
    <w:rsid w:val="00A22865"/>
    <w:rsid w:val="00A22B40"/>
    <w:rsid w:val="00A22F3B"/>
    <w:rsid w:val="00A22F45"/>
    <w:rsid w:val="00A23123"/>
    <w:rsid w:val="00A231C3"/>
    <w:rsid w:val="00A235BD"/>
    <w:rsid w:val="00A2373C"/>
    <w:rsid w:val="00A2389E"/>
    <w:rsid w:val="00A23D27"/>
    <w:rsid w:val="00A23EB5"/>
    <w:rsid w:val="00A243AD"/>
    <w:rsid w:val="00A24673"/>
    <w:rsid w:val="00A248FC"/>
    <w:rsid w:val="00A24EF0"/>
    <w:rsid w:val="00A24EF6"/>
    <w:rsid w:val="00A25324"/>
    <w:rsid w:val="00A253D9"/>
    <w:rsid w:val="00A25AE9"/>
    <w:rsid w:val="00A25D10"/>
    <w:rsid w:val="00A26071"/>
    <w:rsid w:val="00A2621E"/>
    <w:rsid w:val="00A26BCA"/>
    <w:rsid w:val="00A26E70"/>
    <w:rsid w:val="00A26E81"/>
    <w:rsid w:val="00A271CF"/>
    <w:rsid w:val="00A2732D"/>
    <w:rsid w:val="00A273AF"/>
    <w:rsid w:val="00A2758A"/>
    <w:rsid w:val="00A276B7"/>
    <w:rsid w:val="00A277BD"/>
    <w:rsid w:val="00A2794D"/>
    <w:rsid w:val="00A27A3F"/>
    <w:rsid w:val="00A27A6E"/>
    <w:rsid w:val="00A27B92"/>
    <w:rsid w:val="00A27D6B"/>
    <w:rsid w:val="00A27E45"/>
    <w:rsid w:val="00A302FE"/>
    <w:rsid w:val="00A3037E"/>
    <w:rsid w:val="00A3046F"/>
    <w:rsid w:val="00A30584"/>
    <w:rsid w:val="00A305B0"/>
    <w:rsid w:val="00A3096B"/>
    <w:rsid w:val="00A30A96"/>
    <w:rsid w:val="00A30B7C"/>
    <w:rsid w:val="00A30C97"/>
    <w:rsid w:val="00A30DDC"/>
    <w:rsid w:val="00A30EDB"/>
    <w:rsid w:val="00A310A7"/>
    <w:rsid w:val="00A31110"/>
    <w:rsid w:val="00A312FD"/>
    <w:rsid w:val="00A31312"/>
    <w:rsid w:val="00A31423"/>
    <w:rsid w:val="00A314C8"/>
    <w:rsid w:val="00A31502"/>
    <w:rsid w:val="00A31650"/>
    <w:rsid w:val="00A318C9"/>
    <w:rsid w:val="00A31DEE"/>
    <w:rsid w:val="00A31E08"/>
    <w:rsid w:val="00A32163"/>
    <w:rsid w:val="00A321A2"/>
    <w:rsid w:val="00A325F9"/>
    <w:rsid w:val="00A329C9"/>
    <w:rsid w:val="00A32A89"/>
    <w:rsid w:val="00A32C80"/>
    <w:rsid w:val="00A32D76"/>
    <w:rsid w:val="00A330D8"/>
    <w:rsid w:val="00A33226"/>
    <w:rsid w:val="00A333D4"/>
    <w:rsid w:val="00A33619"/>
    <w:rsid w:val="00A338BD"/>
    <w:rsid w:val="00A33A1E"/>
    <w:rsid w:val="00A33B09"/>
    <w:rsid w:val="00A33DDD"/>
    <w:rsid w:val="00A341B5"/>
    <w:rsid w:val="00A341F8"/>
    <w:rsid w:val="00A34251"/>
    <w:rsid w:val="00A34CA6"/>
    <w:rsid w:val="00A34D00"/>
    <w:rsid w:val="00A35216"/>
    <w:rsid w:val="00A3524E"/>
    <w:rsid w:val="00A35285"/>
    <w:rsid w:val="00A3533A"/>
    <w:rsid w:val="00A35393"/>
    <w:rsid w:val="00A3551B"/>
    <w:rsid w:val="00A3556E"/>
    <w:rsid w:val="00A35CB0"/>
    <w:rsid w:val="00A35DAF"/>
    <w:rsid w:val="00A35F48"/>
    <w:rsid w:val="00A361DD"/>
    <w:rsid w:val="00A363F0"/>
    <w:rsid w:val="00A36564"/>
    <w:rsid w:val="00A365DE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8B4"/>
    <w:rsid w:val="00A40E1A"/>
    <w:rsid w:val="00A40F97"/>
    <w:rsid w:val="00A4117E"/>
    <w:rsid w:val="00A41220"/>
    <w:rsid w:val="00A415D4"/>
    <w:rsid w:val="00A41852"/>
    <w:rsid w:val="00A41882"/>
    <w:rsid w:val="00A418DA"/>
    <w:rsid w:val="00A418DF"/>
    <w:rsid w:val="00A41984"/>
    <w:rsid w:val="00A42271"/>
    <w:rsid w:val="00A422F7"/>
    <w:rsid w:val="00A42626"/>
    <w:rsid w:val="00A4284A"/>
    <w:rsid w:val="00A429AA"/>
    <w:rsid w:val="00A42AF1"/>
    <w:rsid w:val="00A42F6C"/>
    <w:rsid w:val="00A43127"/>
    <w:rsid w:val="00A431F8"/>
    <w:rsid w:val="00A43200"/>
    <w:rsid w:val="00A43965"/>
    <w:rsid w:val="00A43F03"/>
    <w:rsid w:val="00A43F07"/>
    <w:rsid w:val="00A4431D"/>
    <w:rsid w:val="00A44540"/>
    <w:rsid w:val="00A446DD"/>
    <w:rsid w:val="00A44C08"/>
    <w:rsid w:val="00A44DBD"/>
    <w:rsid w:val="00A45063"/>
    <w:rsid w:val="00A451C6"/>
    <w:rsid w:val="00A4554B"/>
    <w:rsid w:val="00A45776"/>
    <w:rsid w:val="00A45A22"/>
    <w:rsid w:val="00A45E49"/>
    <w:rsid w:val="00A45EBD"/>
    <w:rsid w:val="00A45F76"/>
    <w:rsid w:val="00A461BA"/>
    <w:rsid w:val="00A46200"/>
    <w:rsid w:val="00A4627B"/>
    <w:rsid w:val="00A46C7D"/>
    <w:rsid w:val="00A46CA0"/>
    <w:rsid w:val="00A4718F"/>
    <w:rsid w:val="00A471D7"/>
    <w:rsid w:val="00A471E3"/>
    <w:rsid w:val="00A4745D"/>
    <w:rsid w:val="00A47761"/>
    <w:rsid w:val="00A478D7"/>
    <w:rsid w:val="00A47A63"/>
    <w:rsid w:val="00A47D38"/>
    <w:rsid w:val="00A47F0F"/>
    <w:rsid w:val="00A47F10"/>
    <w:rsid w:val="00A502D7"/>
    <w:rsid w:val="00A50607"/>
    <w:rsid w:val="00A5080A"/>
    <w:rsid w:val="00A50898"/>
    <w:rsid w:val="00A50919"/>
    <w:rsid w:val="00A509AE"/>
    <w:rsid w:val="00A50A2C"/>
    <w:rsid w:val="00A50C54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3518"/>
    <w:rsid w:val="00A535DC"/>
    <w:rsid w:val="00A5416F"/>
    <w:rsid w:val="00A54281"/>
    <w:rsid w:val="00A5440D"/>
    <w:rsid w:val="00A5441C"/>
    <w:rsid w:val="00A5455A"/>
    <w:rsid w:val="00A54576"/>
    <w:rsid w:val="00A545ED"/>
    <w:rsid w:val="00A54969"/>
    <w:rsid w:val="00A54B90"/>
    <w:rsid w:val="00A54C66"/>
    <w:rsid w:val="00A54E1A"/>
    <w:rsid w:val="00A5501B"/>
    <w:rsid w:val="00A552E2"/>
    <w:rsid w:val="00A5548F"/>
    <w:rsid w:val="00A55648"/>
    <w:rsid w:val="00A5583E"/>
    <w:rsid w:val="00A55AB3"/>
    <w:rsid w:val="00A55C0E"/>
    <w:rsid w:val="00A55F85"/>
    <w:rsid w:val="00A5606A"/>
    <w:rsid w:val="00A561EB"/>
    <w:rsid w:val="00A567AE"/>
    <w:rsid w:val="00A56DCF"/>
    <w:rsid w:val="00A56F5C"/>
    <w:rsid w:val="00A56FE3"/>
    <w:rsid w:val="00A57136"/>
    <w:rsid w:val="00A57760"/>
    <w:rsid w:val="00A579A3"/>
    <w:rsid w:val="00A57C52"/>
    <w:rsid w:val="00A57C83"/>
    <w:rsid w:val="00A57D24"/>
    <w:rsid w:val="00A57E06"/>
    <w:rsid w:val="00A601FD"/>
    <w:rsid w:val="00A60799"/>
    <w:rsid w:val="00A6080F"/>
    <w:rsid w:val="00A60974"/>
    <w:rsid w:val="00A609A7"/>
    <w:rsid w:val="00A60AAA"/>
    <w:rsid w:val="00A60B02"/>
    <w:rsid w:val="00A60B3A"/>
    <w:rsid w:val="00A60BA7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773"/>
    <w:rsid w:val="00A627DF"/>
    <w:rsid w:val="00A62BF6"/>
    <w:rsid w:val="00A62E3E"/>
    <w:rsid w:val="00A63193"/>
    <w:rsid w:val="00A63297"/>
    <w:rsid w:val="00A632B9"/>
    <w:rsid w:val="00A63773"/>
    <w:rsid w:val="00A63D76"/>
    <w:rsid w:val="00A63EAA"/>
    <w:rsid w:val="00A63FF2"/>
    <w:rsid w:val="00A640BA"/>
    <w:rsid w:val="00A6476F"/>
    <w:rsid w:val="00A64A4E"/>
    <w:rsid w:val="00A64A51"/>
    <w:rsid w:val="00A64DF1"/>
    <w:rsid w:val="00A64ED4"/>
    <w:rsid w:val="00A64F4C"/>
    <w:rsid w:val="00A653A7"/>
    <w:rsid w:val="00A654AD"/>
    <w:rsid w:val="00A6595B"/>
    <w:rsid w:val="00A65A23"/>
    <w:rsid w:val="00A66069"/>
    <w:rsid w:val="00A660FF"/>
    <w:rsid w:val="00A66461"/>
    <w:rsid w:val="00A66AFB"/>
    <w:rsid w:val="00A67078"/>
    <w:rsid w:val="00A67091"/>
    <w:rsid w:val="00A675E7"/>
    <w:rsid w:val="00A6769E"/>
    <w:rsid w:val="00A6781A"/>
    <w:rsid w:val="00A6783F"/>
    <w:rsid w:val="00A679F7"/>
    <w:rsid w:val="00A67A88"/>
    <w:rsid w:val="00A67ABB"/>
    <w:rsid w:val="00A67EF2"/>
    <w:rsid w:val="00A67F8B"/>
    <w:rsid w:val="00A704FC"/>
    <w:rsid w:val="00A70A64"/>
    <w:rsid w:val="00A70ADF"/>
    <w:rsid w:val="00A70CAE"/>
    <w:rsid w:val="00A70DF8"/>
    <w:rsid w:val="00A70F4A"/>
    <w:rsid w:val="00A71043"/>
    <w:rsid w:val="00A71224"/>
    <w:rsid w:val="00A71260"/>
    <w:rsid w:val="00A71431"/>
    <w:rsid w:val="00A718E5"/>
    <w:rsid w:val="00A71E21"/>
    <w:rsid w:val="00A71F24"/>
    <w:rsid w:val="00A720F5"/>
    <w:rsid w:val="00A721BB"/>
    <w:rsid w:val="00A722EA"/>
    <w:rsid w:val="00A728D6"/>
    <w:rsid w:val="00A72AB0"/>
    <w:rsid w:val="00A72BC8"/>
    <w:rsid w:val="00A72C2F"/>
    <w:rsid w:val="00A72C7E"/>
    <w:rsid w:val="00A72E11"/>
    <w:rsid w:val="00A72E90"/>
    <w:rsid w:val="00A72F11"/>
    <w:rsid w:val="00A7368A"/>
    <w:rsid w:val="00A7399B"/>
    <w:rsid w:val="00A73B63"/>
    <w:rsid w:val="00A73C80"/>
    <w:rsid w:val="00A73CC6"/>
    <w:rsid w:val="00A743A7"/>
    <w:rsid w:val="00A744A5"/>
    <w:rsid w:val="00A745F2"/>
    <w:rsid w:val="00A748EA"/>
    <w:rsid w:val="00A74C63"/>
    <w:rsid w:val="00A75151"/>
    <w:rsid w:val="00A751A6"/>
    <w:rsid w:val="00A75696"/>
    <w:rsid w:val="00A75825"/>
    <w:rsid w:val="00A75A9A"/>
    <w:rsid w:val="00A75AA6"/>
    <w:rsid w:val="00A75C09"/>
    <w:rsid w:val="00A75DC4"/>
    <w:rsid w:val="00A75FAC"/>
    <w:rsid w:val="00A76107"/>
    <w:rsid w:val="00A763C8"/>
    <w:rsid w:val="00A764DC"/>
    <w:rsid w:val="00A764F1"/>
    <w:rsid w:val="00A76714"/>
    <w:rsid w:val="00A76834"/>
    <w:rsid w:val="00A76880"/>
    <w:rsid w:val="00A76929"/>
    <w:rsid w:val="00A7695B"/>
    <w:rsid w:val="00A76A93"/>
    <w:rsid w:val="00A76BBA"/>
    <w:rsid w:val="00A76F5C"/>
    <w:rsid w:val="00A77091"/>
    <w:rsid w:val="00A77761"/>
    <w:rsid w:val="00A77A7D"/>
    <w:rsid w:val="00A77D03"/>
    <w:rsid w:val="00A77F67"/>
    <w:rsid w:val="00A801D5"/>
    <w:rsid w:val="00A805C3"/>
    <w:rsid w:val="00A805D2"/>
    <w:rsid w:val="00A808CD"/>
    <w:rsid w:val="00A80E13"/>
    <w:rsid w:val="00A80F7C"/>
    <w:rsid w:val="00A81538"/>
    <w:rsid w:val="00A81890"/>
    <w:rsid w:val="00A81A8F"/>
    <w:rsid w:val="00A81C29"/>
    <w:rsid w:val="00A81CE5"/>
    <w:rsid w:val="00A81D7E"/>
    <w:rsid w:val="00A81FF7"/>
    <w:rsid w:val="00A82056"/>
    <w:rsid w:val="00A823CA"/>
    <w:rsid w:val="00A82444"/>
    <w:rsid w:val="00A824DE"/>
    <w:rsid w:val="00A82625"/>
    <w:rsid w:val="00A82895"/>
    <w:rsid w:val="00A82A82"/>
    <w:rsid w:val="00A82AB4"/>
    <w:rsid w:val="00A82BE7"/>
    <w:rsid w:val="00A82C7B"/>
    <w:rsid w:val="00A82F03"/>
    <w:rsid w:val="00A82FD9"/>
    <w:rsid w:val="00A83156"/>
    <w:rsid w:val="00A83161"/>
    <w:rsid w:val="00A833BA"/>
    <w:rsid w:val="00A83401"/>
    <w:rsid w:val="00A8343E"/>
    <w:rsid w:val="00A834BF"/>
    <w:rsid w:val="00A8357D"/>
    <w:rsid w:val="00A835E3"/>
    <w:rsid w:val="00A83D4C"/>
    <w:rsid w:val="00A83E01"/>
    <w:rsid w:val="00A83F80"/>
    <w:rsid w:val="00A84BD5"/>
    <w:rsid w:val="00A84C41"/>
    <w:rsid w:val="00A851C8"/>
    <w:rsid w:val="00A8530A"/>
    <w:rsid w:val="00A8540B"/>
    <w:rsid w:val="00A8551A"/>
    <w:rsid w:val="00A855E2"/>
    <w:rsid w:val="00A85910"/>
    <w:rsid w:val="00A85DBB"/>
    <w:rsid w:val="00A85EC3"/>
    <w:rsid w:val="00A85F66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87F9A"/>
    <w:rsid w:val="00A90096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772"/>
    <w:rsid w:val="00A91B8F"/>
    <w:rsid w:val="00A91F9C"/>
    <w:rsid w:val="00A924F0"/>
    <w:rsid w:val="00A92577"/>
    <w:rsid w:val="00A92881"/>
    <w:rsid w:val="00A9293E"/>
    <w:rsid w:val="00A92B74"/>
    <w:rsid w:val="00A92D7E"/>
    <w:rsid w:val="00A92E1E"/>
    <w:rsid w:val="00A92E5A"/>
    <w:rsid w:val="00A92E62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DBC"/>
    <w:rsid w:val="00A93EAF"/>
    <w:rsid w:val="00A93FE0"/>
    <w:rsid w:val="00A94050"/>
    <w:rsid w:val="00A94479"/>
    <w:rsid w:val="00A952EA"/>
    <w:rsid w:val="00A958A5"/>
    <w:rsid w:val="00A95A00"/>
    <w:rsid w:val="00A95BA6"/>
    <w:rsid w:val="00A95CF9"/>
    <w:rsid w:val="00A95E3D"/>
    <w:rsid w:val="00A965DC"/>
    <w:rsid w:val="00A9673B"/>
    <w:rsid w:val="00A9676F"/>
    <w:rsid w:val="00A968D8"/>
    <w:rsid w:val="00A969B9"/>
    <w:rsid w:val="00A96A97"/>
    <w:rsid w:val="00A96E48"/>
    <w:rsid w:val="00A96F73"/>
    <w:rsid w:val="00A971F8"/>
    <w:rsid w:val="00A97206"/>
    <w:rsid w:val="00A972A0"/>
    <w:rsid w:val="00A9739A"/>
    <w:rsid w:val="00A97486"/>
    <w:rsid w:val="00A97544"/>
    <w:rsid w:val="00A9762C"/>
    <w:rsid w:val="00A97815"/>
    <w:rsid w:val="00A97876"/>
    <w:rsid w:val="00A979C7"/>
    <w:rsid w:val="00A97A8D"/>
    <w:rsid w:val="00A97B21"/>
    <w:rsid w:val="00A97CED"/>
    <w:rsid w:val="00A97F9A"/>
    <w:rsid w:val="00A97FE4"/>
    <w:rsid w:val="00AA001C"/>
    <w:rsid w:val="00AA04D8"/>
    <w:rsid w:val="00AA0567"/>
    <w:rsid w:val="00AA095B"/>
    <w:rsid w:val="00AA0CB3"/>
    <w:rsid w:val="00AA1082"/>
    <w:rsid w:val="00AA1354"/>
    <w:rsid w:val="00AA142A"/>
    <w:rsid w:val="00AA145D"/>
    <w:rsid w:val="00AA196F"/>
    <w:rsid w:val="00AA1A24"/>
    <w:rsid w:val="00AA1B70"/>
    <w:rsid w:val="00AA1CC0"/>
    <w:rsid w:val="00AA2006"/>
    <w:rsid w:val="00AA206B"/>
    <w:rsid w:val="00AA21CF"/>
    <w:rsid w:val="00AA2293"/>
    <w:rsid w:val="00AA22F5"/>
    <w:rsid w:val="00AA26F7"/>
    <w:rsid w:val="00AA2954"/>
    <w:rsid w:val="00AA2A27"/>
    <w:rsid w:val="00AA2FD7"/>
    <w:rsid w:val="00AA33A9"/>
    <w:rsid w:val="00AA3728"/>
    <w:rsid w:val="00AA3B55"/>
    <w:rsid w:val="00AA3E65"/>
    <w:rsid w:val="00AA4062"/>
    <w:rsid w:val="00AA41E7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62E"/>
    <w:rsid w:val="00AA57A4"/>
    <w:rsid w:val="00AA6003"/>
    <w:rsid w:val="00AA62E7"/>
    <w:rsid w:val="00AA643B"/>
    <w:rsid w:val="00AA6672"/>
    <w:rsid w:val="00AA67FD"/>
    <w:rsid w:val="00AA6C33"/>
    <w:rsid w:val="00AA6D8D"/>
    <w:rsid w:val="00AA6E3C"/>
    <w:rsid w:val="00AA6E67"/>
    <w:rsid w:val="00AA6F0B"/>
    <w:rsid w:val="00AA701D"/>
    <w:rsid w:val="00AA7863"/>
    <w:rsid w:val="00AA78D1"/>
    <w:rsid w:val="00AA78D7"/>
    <w:rsid w:val="00AA7A91"/>
    <w:rsid w:val="00AB010D"/>
    <w:rsid w:val="00AB021E"/>
    <w:rsid w:val="00AB03C2"/>
    <w:rsid w:val="00AB04EC"/>
    <w:rsid w:val="00AB0947"/>
    <w:rsid w:val="00AB0AE8"/>
    <w:rsid w:val="00AB0D53"/>
    <w:rsid w:val="00AB0E77"/>
    <w:rsid w:val="00AB0F6D"/>
    <w:rsid w:val="00AB12E9"/>
    <w:rsid w:val="00AB1454"/>
    <w:rsid w:val="00AB159A"/>
    <w:rsid w:val="00AB1697"/>
    <w:rsid w:val="00AB17CD"/>
    <w:rsid w:val="00AB19DD"/>
    <w:rsid w:val="00AB1BF2"/>
    <w:rsid w:val="00AB1D77"/>
    <w:rsid w:val="00AB1E02"/>
    <w:rsid w:val="00AB1E3C"/>
    <w:rsid w:val="00AB226C"/>
    <w:rsid w:val="00AB2CCC"/>
    <w:rsid w:val="00AB2CF6"/>
    <w:rsid w:val="00AB2FE2"/>
    <w:rsid w:val="00AB316E"/>
    <w:rsid w:val="00AB35B2"/>
    <w:rsid w:val="00AB35B7"/>
    <w:rsid w:val="00AB3BA8"/>
    <w:rsid w:val="00AB4143"/>
    <w:rsid w:val="00AB429B"/>
    <w:rsid w:val="00AB42B7"/>
    <w:rsid w:val="00AB447B"/>
    <w:rsid w:val="00AB467C"/>
    <w:rsid w:val="00AB488E"/>
    <w:rsid w:val="00AB4945"/>
    <w:rsid w:val="00AB4990"/>
    <w:rsid w:val="00AB4A58"/>
    <w:rsid w:val="00AB4C26"/>
    <w:rsid w:val="00AB4CED"/>
    <w:rsid w:val="00AB4DCA"/>
    <w:rsid w:val="00AB4E93"/>
    <w:rsid w:val="00AB4EE8"/>
    <w:rsid w:val="00AB5379"/>
    <w:rsid w:val="00AB58B2"/>
    <w:rsid w:val="00AB5B12"/>
    <w:rsid w:val="00AB60D6"/>
    <w:rsid w:val="00AB617A"/>
    <w:rsid w:val="00AB6282"/>
    <w:rsid w:val="00AB683C"/>
    <w:rsid w:val="00AB68E3"/>
    <w:rsid w:val="00AB6943"/>
    <w:rsid w:val="00AB6A9F"/>
    <w:rsid w:val="00AB6B6C"/>
    <w:rsid w:val="00AB728D"/>
    <w:rsid w:val="00AB75FD"/>
    <w:rsid w:val="00AB7717"/>
    <w:rsid w:val="00AB77EF"/>
    <w:rsid w:val="00AB791B"/>
    <w:rsid w:val="00AB7980"/>
    <w:rsid w:val="00AB79EC"/>
    <w:rsid w:val="00AB7CF7"/>
    <w:rsid w:val="00AB7F1F"/>
    <w:rsid w:val="00AC0114"/>
    <w:rsid w:val="00AC033E"/>
    <w:rsid w:val="00AC06FE"/>
    <w:rsid w:val="00AC0A8C"/>
    <w:rsid w:val="00AC0BA6"/>
    <w:rsid w:val="00AC12F6"/>
    <w:rsid w:val="00AC17A4"/>
    <w:rsid w:val="00AC17F3"/>
    <w:rsid w:val="00AC1807"/>
    <w:rsid w:val="00AC1B97"/>
    <w:rsid w:val="00AC1CBB"/>
    <w:rsid w:val="00AC1D9E"/>
    <w:rsid w:val="00AC209A"/>
    <w:rsid w:val="00AC21D1"/>
    <w:rsid w:val="00AC229F"/>
    <w:rsid w:val="00AC22B7"/>
    <w:rsid w:val="00AC2ADB"/>
    <w:rsid w:val="00AC2C4F"/>
    <w:rsid w:val="00AC2D10"/>
    <w:rsid w:val="00AC3292"/>
    <w:rsid w:val="00AC36A6"/>
    <w:rsid w:val="00AC36BB"/>
    <w:rsid w:val="00AC37F3"/>
    <w:rsid w:val="00AC3A32"/>
    <w:rsid w:val="00AC3A69"/>
    <w:rsid w:val="00AC3BE2"/>
    <w:rsid w:val="00AC3E74"/>
    <w:rsid w:val="00AC40F1"/>
    <w:rsid w:val="00AC4331"/>
    <w:rsid w:val="00AC459C"/>
    <w:rsid w:val="00AC45F1"/>
    <w:rsid w:val="00AC4A28"/>
    <w:rsid w:val="00AC5151"/>
    <w:rsid w:val="00AC56F2"/>
    <w:rsid w:val="00AC58B4"/>
    <w:rsid w:val="00AC5970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114"/>
    <w:rsid w:val="00AC782C"/>
    <w:rsid w:val="00AD023F"/>
    <w:rsid w:val="00AD024C"/>
    <w:rsid w:val="00AD028F"/>
    <w:rsid w:val="00AD032F"/>
    <w:rsid w:val="00AD0895"/>
    <w:rsid w:val="00AD0C94"/>
    <w:rsid w:val="00AD0D90"/>
    <w:rsid w:val="00AD142E"/>
    <w:rsid w:val="00AD176A"/>
    <w:rsid w:val="00AD17A0"/>
    <w:rsid w:val="00AD1826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4E9"/>
    <w:rsid w:val="00AD34EE"/>
    <w:rsid w:val="00AD35E6"/>
    <w:rsid w:val="00AD374D"/>
    <w:rsid w:val="00AD390A"/>
    <w:rsid w:val="00AD3E26"/>
    <w:rsid w:val="00AD4085"/>
    <w:rsid w:val="00AD41C7"/>
    <w:rsid w:val="00AD42B2"/>
    <w:rsid w:val="00AD4427"/>
    <w:rsid w:val="00AD468F"/>
    <w:rsid w:val="00AD490F"/>
    <w:rsid w:val="00AD496A"/>
    <w:rsid w:val="00AD4BB3"/>
    <w:rsid w:val="00AD4C37"/>
    <w:rsid w:val="00AD4E5A"/>
    <w:rsid w:val="00AD4F75"/>
    <w:rsid w:val="00AD5241"/>
    <w:rsid w:val="00AD52DA"/>
    <w:rsid w:val="00AD555B"/>
    <w:rsid w:val="00AD55E2"/>
    <w:rsid w:val="00AD5D03"/>
    <w:rsid w:val="00AD61D8"/>
    <w:rsid w:val="00AD6373"/>
    <w:rsid w:val="00AD63A5"/>
    <w:rsid w:val="00AD63BB"/>
    <w:rsid w:val="00AD693F"/>
    <w:rsid w:val="00AD6BEF"/>
    <w:rsid w:val="00AD7109"/>
    <w:rsid w:val="00AD71E4"/>
    <w:rsid w:val="00AD782A"/>
    <w:rsid w:val="00AD787C"/>
    <w:rsid w:val="00AD7D18"/>
    <w:rsid w:val="00AD7E67"/>
    <w:rsid w:val="00AE001C"/>
    <w:rsid w:val="00AE0135"/>
    <w:rsid w:val="00AE0335"/>
    <w:rsid w:val="00AE049B"/>
    <w:rsid w:val="00AE0AFD"/>
    <w:rsid w:val="00AE0B6F"/>
    <w:rsid w:val="00AE0C87"/>
    <w:rsid w:val="00AE0D65"/>
    <w:rsid w:val="00AE0EDD"/>
    <w:rsid w:val="00AE16A0"/>
    <w:rsid w:val="00AE184F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DBB"/>
    <w:rsid w:val="00AE2F46"/>
    <w:rsid w:val="00AE318B"/>
    <w:rsid w:val="00AE32E9"/>
    <w:rsid w:val="00AE3487"/>
    <w:rsid w:val="00AE3894"/>
    <w:rsid w:val="00AE3A91"/>
    <w:rsid w:val="00AE3D50"/>
    <w:rsid w:val="00AE3E04"/>
    <w:rsid w:val="00AE3EE0"/>
    <w:rsid w:val="00AE3EE8"/>
    <w:rsid w:val="00AE3FC5"/>
    <w:rsid w:val="00AE4340"/>
    <w:rsid w:val="00AE45C0"/>
    <w:rsid w:val="00AE4BDA"/>
    <w:rsid w:val="00AE5086"/>
    <w:rsid w:val="00AE519E"/>
    <w:rsid w:val="00AE5424"/>
    <w:rsid w:val="00AE57E5"/>
    <w:rsid w:val="00AE5CBE"/>
    <w:rsid w:val="00AE5D17"/>
    <w:rsid w:val="00AE60C6"/>
    <w:rsid w:val="00AE60CD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B5"/>
    <w:rsid w:val="00AE7DC8"/>
    <w:rsid w:val="00AE7E77"/>
    <w:rsid w:val="00AE7F35"/>
    <w:rsid w:val="00AF07C9"/>
    <w:rsid w:val="00AF0B03"/>
    <w:rsid w:val="00AF0E8C"/>
    <w:rsid w:val="00AF0EFC"/>
    <w:rsid w:val="00AF16CC"/>
    <w:rsid w:val="00AF1892"/>
    <w:rsid w:val="00AF1DB0"/>
    <w:rsid w:val="00AF1DF8"/>
    <w:rsid w:val="00AF1F57"/>
    <w:rsid w:val="00AF2127"/>
    <w:rsid w:val="00AF21D6"/>
    <w:rsid w:val="00AF2691"/>
    <w:rsid w:val="00AF2892"/>
    <w:rsid w:val="00AF2A89"/>
    <w:rsid w:val="00AF302E"/>
    <w:rsid w:val="00AF3175"/>
    <w:rsid w:val="00AF3404"/>
    <w:rsid w:val="00AF342A"/>
    <w:rsid w:val="00AF34F9"/>
    <w:rsid w:val="00AF3560"/>
    <w:rsid w:val="00AF36FF"/>
    <w:rsid w:val="00AF37CB"/>
    <w:rsid w:val="00AF3C4D"/>
    <w:rsid w:val="00AF3ECA"/>
    <w:rsid w:val="00AF40C2"/>
    <w:rsid w:val="00AF4355"/>
    <w:rsid w:val="00AF436C"/>
    <w:rsid w:val="00AF46A5"/>
    <w:rsid w:val="00AF48FC"/>
    <w:rsid w:val="00AF4A65"/>
    <w:rsid w:val="00AF4BB1"/>
    <w:rsid w:val="00AF4C18"/>
    <w:rsid w:val="00AF4D7F"/>
    <w:rsid w:val="00AF4EA5"/>
    <w:rsid w:val="00AF4EB8"/>
    <w:rsid w:val="00AF56DB"/>
    <w:rsid w:val="00AF5A63"/>
    <w:rsid w:val="00AF5A82"/>
    <w:rsid w:val="00AF5CBC"/>
    <w:rsid w:val="00AF5FEB"/>
    <w:rsid w:val="00AF63F2"/>
    <w:rsid w:val="00AF63FF"/>
    <w:rsid w:val="00AF656E"/>
    <w:rsid w:val="00AF66CC"/>
    <w:rsid w:val="00AF66EB"/>
    <w:rsid w:val="00AF6BC9"/>
    <w:rsid w:val="00AF6C95"/>
    <w:rsid w:val="00AF6CB1"/>
    <w:rsid w:val="00AF6FD1"/>
    <w:rsid w:val="00AF7468"/>
    <w:rsid w:val="00AF7564"/>
    <w:rsid w:val="00AF76A7"/>
    <w:rsid w:val="00AF78DB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CF"/>
    <w:rsid w:val="00B012F2"/>
    <w:rsid w:val="00B0130A"/>
    <w:rsid w:val="00B01314"/>
    <w:rsid w:val="00B01535"/>
    <w:rsid w:val="00B01816"/>
    <w:rsid w:val="00B01A8A"/>
    <w:rsid w:val="00B01C30"/>
    <w:rsid w:val="00B01C52"/>
    <w:rsid w:val="00B01F58"/>
    <w:rsid w:val="00B02225"/>
    <w:rsid w:val="00B02408"/>
    <w:rsid w:val="00B0243B"/>
    <w:rsid w:val="00B02473"/>
    <w:rsid w:val="00B0247C"/>
    <w:rsid w:val="00B025F1"/>
    <w:rsid w:val="00B02806"/>
    <w:rsid w:val="00B02A49"/>
    <w:rsid w:val="00B02AFD"/>
    <w:rsid w:val="00B02DA3"/>
    <w:rsid w:val="00B02E80"/>
    <w:rsid w:val="00B0307D"/>
    <w:rsid w:val="00B03278"/>
    <w:rsid w:val="00B03847"/>
    <w:rsid w:val="00B0389B"/>
    <w:rsid w:val="00B03A09"/>
    <w:rsid w:val="00B03CEB"/>
    <w:rsid w:val="00B03E65"/>
    <w:rsid w:val="00B03FAB"/>
    <w:rsid w:val="00B0437C"/>
    <w:rsid w:val="00B044CD"/>
    <w:rsid w:val="00B04899"/>
    <w:rsid w:val="00B04B0A"/>
    <w:rsid w:val="00B04BF2"/>
    <w:rsid w:val="00B04C42"/>
    <w:rsid w:val="00B04C93"/>
    <w:rsid w:val="00B04FF3"/>
    <w:rsid w:val="00B05290"/>
    <w:rsid w:val="00B0529C"/>
    <w:rsid w:val="00B05462"/>
    <w:rsid w:val="00B054F4"/>
    <w:rsid w:val="00B05539"/>
    <w:rsid w:val="00B05CC4"/>
    <w:rsid w:val="00B05D20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D1"/>
    <w:rsid w:val="00B073FE"/>
    <w:rsid w:val="00B0744B"/>
    <w:rsid w:val="00B0757A"/>
    <w:rsid w:val="00B07595"/>
    <w:rsid w:val="00B075D6"/>
    <w:rsid w:val="00B0793C"/>
    <w:rsid w:val="00B079B0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1E83"/>
    <w:rsid w:val="00B12050"/>
    <w:rsid w:val="00B12283"/>
    <w:rsid w:val="00B122BF"/>
    <w:rsid w:val="00B123B8"/>
    <w:rsid w:val="00B12429"/>
    <w:rsid w:val="00B128D7"/>
    <w:rsid w:val="00B12954"/>
    <w:rsid w:val="00B12CC0"/>
    <w:rsid w:val="00B12D6A"/>
    <w:rsid w:val="00B12EC2"/>
    <w:rsid w:val="00B12EC7"/>
    <w:rsid w:val="00B12F21"/>
    <w:rsid w:val="00B130D3"/>
    <w:rsid w:val="00B131BD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4FB3"/>
    <w:rsid w:val="00B15323"/>
    <w:rsid w:val="00B15426"/>
    <w:rsid w:val="00B15781"/>
    <w:rsid w:val="00B15921"/>
    <w:rsid w:val="00B15A2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3C7"/>
    <w:rsid w:val="00B20433"/>
    <w:rsid w:val="00B20681"/>
    <w:rsid w:val="00B2068B"/>
    <w:rsid w:val="00B20A3F"/>
    <w:rsid w:val="00B20AC8"/>
    <w:rsid w:val="00B20B31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C33"/>
    <w:rsid w:val="00B21D56"/>
    <w:rsid w:val="00B22598"/>
    <w:rsid w:val="00B226DA"/>
    <w:rsid w:val="00B22770"/>
    <w:rsid w:val="00B22838"/>
    <w:rsid w:val="00B22933"/>
    <w:rsid w:val="00B22EA0"/>
    <w:rsid w:val="00B22FC5"/>
    <w:rsid w:val="00B23059"/>
    <w:rsid w:val="00B23392"/>
    <w:rsid w:val="00B23557"/>
    <w:rsid w:val="00B23714"/>
    <w:rsid w:val="00B23ABC"/>
    <w:rsid w:val="00B23C05"/>
    <w:rsid w:val="00B23C32"/>
    <w:rsid w:val="00B23CE9"/>
    <w:rsid w:val="00B23E6B"/>
    <w:rsid w:val="00B240F7"/>
    <w:rsid w:val="00B24299"/>
    <w:rsid w:val="00B2429F"/>
    <w:rsid w:val="00B24329"/>
    <w:rsid w:val="00B24385"/>
    <w:rsid w:val="00B243A1"/>
    <w:rsid w:val="00B24858"/>
    <w:rsid w:val="00B24931"/>
    <w:rsid w:val="00B24B0E"/>
    <w:rsid w:val="00B24C76"/>
    <w:rsid w:val="00B24CD9"/>
    <w:rsid w:val="00B24DE2"/>
    <w:rsid w:val="00B24E72"/>
    <w:rsid w:val="00B24F76"/>
    <w:rsid w:val="00B251D6"/>
    <w:rsid w:val="00B2527A"/>
    <w:rsid w:val="00B25934"/>
    <w:rsid w:val="00B25B31"/>
    <w:rsid w:val="00B25B4B"/>
    <w:rsid w:val="00B25D53"/>
    <w:rsid w:val="00B25ED1"/>
    <w:rsid w:val="00B25F49"/>
    <w:rsid w:val="00B26025"/>
    <w:rsid w:val="00B263BF"/>
    <w:rsid w:val="00B26892"/>
    <w:rsid w:val="00B26914"/>
    <w:rsid w:val="00B26BE9"/>
    <w:rsid w:val="00B26F27"/>
    <w:rsid w:val="00B27036"/>
    <w:rsid w:val="00B270EC"/>
    <w:rsid w:val="00B27143"/>
    <w:rsid w:val="00B274E7"/>
    <w:rsid w:val="00B2762A"/>
    <w:rsid w:val="00B2768B"/>
    <w:rsid w:val="00B276BA"/>
    <w:rsid w:val="00B2790C"/>
    <w:rsid w:val="00B27984"/>
    <w:rsid w:val="00B279D1"/>
    <w:rsid w:val="00B27C1E"/>
    <w:rsid w:val="00B27D77"/>
    <w:rsid w:val="00B27DCE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76B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2A51"/>
    <w:rsid w:val="00B33238"/>
    <w:rsid w:val="00B33711"/>
    <w:rsid w:val="00B338BB"/>
    <w:rsid w:val="00B33C0D"/>
    <w:rsid w:val="00B33EC2"/>
    <w:rsid w:val="00B33F7E"/>
    <w:rsid w:val="00B340A1"/>
    <w:rsid w:val="00B340F5"/>
    <w:rsid w:val="00B34109"/>
    <w:rsid w:val="00B342A4"/>
    <w:rsid w:val="00B343FF"/>
    <w:rsid w:val="00B3445C"/>
    <w:rsid w:val="00B344B5"/>
    <w:rsid w:val="00B34E38"/>
    <w:rsid w:val="00B352AE"/>
    <w:rsid w:val="00B35B97"/>
    <w:rsid w:val="00B35BE7"/>
    <w:rsid w:val="00B35C4C"/>
    <w:rsid w:val="00B35D41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13D"/>
    <w:rsid w:val="00B37219"/>
    <w:rsid w:val="00B37233"/>
    <w:rsid w:val="00B372DB"/>
    <w:rsid w:val="00B37411"/>
    <w:rsid w:val="00B376B0"/>
    <w:rsid w:val="00B37B05"/>
    <w:rsid w:val="00B37DC9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23C"/>
    <w:rsid w:val="00B41419"/>
    <w:rsid w:val="00B41823"/>
    <w:rsid w:val="00B41A77"/>
    <w:rsid w:val="00B41CE9"/>
    <w:rsid w:val="00B41CF3"/>
    <w:rsid w:val="00B41D04"/>
    <w:rsid w:val="00B42135"/>
    <w:rsid w:val="00B4221E"/>
    <w:rsid w:val="00B424C0"/>
    <w:rsid w:val="00B4291B"/>
    <w:rsid w:val="00B42A99"/>
    <w:rsid w:val="00B42B21"/>
    <w:rsid w:val="00B42D9D"/>
    <w:rsid w:val="00B42EF7"/>
    <w:rsid w:val="00B432A5"/>
    <w:rsid w:val="00B43337"/>
    <w:rsid w:val="00B433E2"/>
    <w:rsid w:val="00B43684"/>
    <w:rsid w:val="00B4368D"/>
    <w:rsid w:val="00B43750"/>
    <w:rsid w:val="00B437CB"/>
    <w:rsid w:val="00B43DF6"/>
    <w:rsid w:val="00B442E9"/>
    <w:rsid w:val="00B447AD"/>
    <w:rsid w:val="00B447C3"/>
    <w:rsid w:val="00B449C9"/>
    <w:rsid w:val="00B451A3"/>
    <w:rsid w:val="00B4540B"/>
    <w:rsid w:val="00B454D8"/>
    <w:rsid w:val="00B45732"/>
    <w:rsid w:val="00B45E91"/>
    <w:rsid w:val="00B45F21"/>
    <w:rsid w:val="00B45FA8"/>
    <w:rsid w:val="00B46047"/>
    <w:rsid w:val="00B4614B"/>
    <w:rsid w:val="00B4614C"/>
    <w:rsid w:val="00B46436"/>
    <w:rsid w:val="00B4661F"/>
    <w:rsid w:val="00B46896"/>
    <w:rsid w:val="00B46BB9"/>
    <w:rsid w:val="00B46CA5"/>
    <w:rsid w:val="00B47099"/>
    <w:rsid w:val="00B47371"/>
    <w:rsid w:val="00B474C8"/>
    <w:rsid w:val="00B474E6"/>
    <w:rsid w:val="00B47751"/>
    <w:rsid w:val="00B47D81"/>
    <w:rsid w:val="00B47DD7"/>
    <w:rsid w:val="00B500A8"/>
    <w:rsid w:val="00B503DC"/>
    <w:rsid w:val="00B50446"/>
    <w:rsid w:val="00B5050E"/>
    <w:rsid w:val="00B50687"/>
    <w:rsid w:val="00B509DB"/>
    <w:rsid w:val="00B50E4C"/>
    <w:rsid w:val="00B51386"/>
    <w:rsid w:val="00B51615"/>
    <w:rsid w:val="00B516C7"/>
    <w:rsid w:val="00B51922"/>
    <w:rsid w:val="00B5194E"/>
    <w:rsid w:val="00B519D7"/>
    <w:rsid w:val="00B51A1B"/>
    <w:rsid w:val="00B51BAD"/>
    <w:rsid w:val="00B51F77"/>
    <w:rsid w:val="00B5226E"/>
    <w:rsid w:val="00B52692"/>
    <w:rsid w:val="00B5275E"/>
    <w:rsid w:val="00B528D9"/>
    <w:rsid w:val="00B52B50"/>
    <w:rsid w:val="00B52BBA"/>
    <w:rsid w:val="00B52CEA"/>
    <w:rsid w:val="00B52E00"/>
    <w:rsid w:val="00B52E4E"/>
    <w:rsid w:val="00B52EE5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357"/>
    <w:rsid w:val="00B545F3"/>
    <w:rsid w:val="00B5471A"/>
    <w:rsid w:val="00B54954"/>
    <w:rsid w:val="00B54AFF"/>
    <w:rsid w:val="00B54B66"/>
    <w:rsid w:val="00B54D93"/>
    <w:rsid w:val="00B55545"/>
    <w:rsid w:val="00B55A47"/>
    <w:rsid w:val="00B55D2F"/>
    <w:rsid w:val="00B56138"/>
    <w:rsid w:val="00B564F9"/>
    <w:rsid w:val="00B5651D"/>
    <w:rsid w:val="00B56869"/>
    <w:rsid w:val="00B569AF"/>
    <w:rsid w:val="00B56EA7"/>
    <w:rsid w:val="00B56F30"/>
    <w:rsid w:val="00B57005"/>
    <w:rsid w:val="00B57652"/>
    <w:rsid w:val="00B576FE"/>
    <w:rsid w:val="00B5788F"/>
    <w:rsid w:val="00B57B76"/>
    <w:rsid w:val="00B57CDE"/>
    <w:rsid w:val="00B57DAF"/>
    <w:rsid w:val="00B57E44"/>
    <w:rsid w:val="00B57E86"/>
    <w:rsid w:val="00B60B60"/>
    <w:rsid w:val="00B60CFE"/>
    <w:rsid w:val="00B60D2C"/>
    <w:rsid w:val="00B613CC"/>
    <w:rsid w:val="00B616AF"/>
    <w:rsid w:val="00B61C7E"/>
    <w:rsid w:val="00B61E88"/>
    <w:rsid w:val="00B62368"/>
    <w:rsid w:val="00B624C2"/>
    <w:rsid w:val="00B6295B"/>
    <w:rsid w:val="00B629D9"/>
    <w:rsid w:val="00B62A8C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B5B"/>
    <w:rsid w:val="00B63BAC"/>
    <w:rsid w:val="00B63FB5"/>
    <w:rsid w:val="00B64011"/>
    <w:rsid w:val="00B644A5"/>
    <w:rsid w:val="00B64B56"/>
    <w:rsid w:val="00B64BA3"/>
    <w:rsid w:val="00B64BAA"/>
    <w:rsid w:val="00B64BAC"/>
    <w:rsid w:val="00B64C54"/>
    <w:rsid w:val="00B64DE6"/>
    <w:rsid w:val="00B64F9D"/>
    <w:rsid w:val="00B650CA"/>
    <w:rsid w:val="00B650D7"/>
    <w:rsid w:val="00B654A1"/>
    <w:rsid w:val="00B661D3"/>
    <w:rsid w:val="00B66434"/>
    <w:rsid w:val="00B669CA"/>
    <w:rsid w:val="00B66CD5"/>
    <w:rsid w:val="00B66D67"/>
    <w:rsid w:val="00B66EC0"/>
    <w:rsid w:val="00B670BB"/>
    <w:rsid w:val="00B6727F"/>
    <w:rsid w:val="00B677FC"/>
    <w:rsid w:val="00B679C2"/>
    <w:rsid w:val="00B67D43"/>
    <w:rsid w:val="00B7023B"/>
    <w:rsid w:val="00B7024B"/>
    <w:rsid w:val="00B7036D"/>
    <w:rsid w:val="00B703E0"/>
    <w:rsid w:val="00B7071C"/>
    <w:rsid w:val="00B70BC2"/>
    <w:rsid w:val="00B70D91"/>
    <w:rsid w:val="00B70E42"/>
    <w:rsid w:val="00B7133E"/>
    <w:rsid w:val="00B71374"/>
    <w:rsid w:val="00B716F3"/>
    <w:rsid w:val="00B71BC7"/>
    <w:rsid w:val="00B71C00"/>
    <w:rsid w:val="00B71E14"/>
    <w:rsid w:val="00B71E74"/>
    <w:rsid w:val="00B7200F"/>
    <w:rsid w:val="00B72124"/>
    <w:rsid w:val="00B7238E"/>
    <w:rsid w:val="00B72644"/>
    <w:rsid w:val="00B72789"/>
    <w:rsid w:val="00B7278E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3675"/>
    <w:rsid w:val="00B73CBF"/>
    <w:rsid w:val="00B740AA"/>
    <w:rsid w:val="00B740F5"/>
    <w:rsid w:val="00B745E0"/>
    <w:rsid w:val="00B746C4"/>
    <w:rsid w:val="00B74705"/>
    <w:rsid w:val="00B74736"/>
    <w:rsid w:val="00B74A3A"/>
    <w:rsid w:val="00B74A57"/>
    <w:rsid w:val="00B74CE8"/>
    <w:rsid w:val="00B74CF9"/>
    <w:rsid w:val="00B74D1E"/>
    <w:rsid w:val="00B74DB6"/>
    <w:rsid w:val="00B74F0B"/>
    <w:rsid w:val="00B750BE"/>
    <w:rsid w:val="00B754A6"/>
    <w:rsid w:val="00B755FD"/>
    <w:rsid w:val="00B75944"/>
    <w:rsid w:val="00B759BB"/>
    <w:rsid w:val="00B75AA9"/>
    <w:rsid w:val="00B75AFC"/>
    <w:rsid w:val="00B761B3"/>
    <w:rsid w:val="00B761EB"/>
    <w:rsid w:val="00B7623E"/>
    <w:rsid w:val="00B763D4"/>
    <w:rsid w:val="00B763F5"/>
    <w:rsid w:val="00B76411"/>
    <w:rsid w:val="00B76452"/>
    <w:rsid w:val="00B7658D"/>
    <w:rsid w:val="00B765C5"/>
    <w:rsid w:val="00B768BC"/>
    <w:rsid w:val="00B76B55"/>
    <w:rsid w:val="00B76C40"/>
    <w:rsid w:val="00B76D54"/>
    <w:rsid w:val="00B76DCD"/>
    <w:rsid w:val="00B77034"/>
    <w:rsid w:val="00B77292"/>
    <w:rsid w:val="00B77413"/>
    <w:rsid w:val="00B774A6"/>
    <w:rsid w:val="00B7772E"/>
    <w:rsid w:val="00B778A6"/>
    <w:rsid w:val="00B778AA"/>
    <w:rsid w:val="00B77A05"/>
    <w:rsid w:val="00B77D00"/>
    <w:rsid w:val="00B77E36"/>
    <w:rsid w:val="00B801A2"/>
    <w:rsid w:val="00B801AA"/>
    <w:rsid w:val="00B80224"/>
    <w:rsid w:val="00B8024D"/>
    <w:rsid w:val="00B80314"/>
    <w:rsid w:val="00B80443"/>
    <w:rsid w:val="00B8061B"/>
    <w:rsid w:val="00B8064C"/>
    <w:rsid w:val="00B806A3"/>
    <w:rsid w:val="00B8088A"/>
    <w:rsid w:val="00B80A4A"/>
    <w:rsid w:val="00B80AF7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C5F"/>
    <w:rsid w:val="00B83D8F"/>
    <w:rsid w:val="00B842DC"/>
    <w:rsid w:val="00B84464"/>
    <w:rsid w:val="00B84487"/>
    <w:rsid w:val="00B84CAD"/>
    <w:rsid w:val="00B84DE0"/>
    <w:rsid w:val="00B85071"/>
    <w:rsid w:val="00B85135"/>
    <w:rsid w:val="00B8531E"/>
    <w:rsid w:val="00B8532A"/>
    <w:rsid w:val="00B8535E"/>
    <w:rsid w:val="00B85637"/>
    <w:rsid w:val="00B856E7"/>
    <w:rsid w:val="00B85B83"/>
    <w:rsid w:val="00B85DFB"/>
    <w:rsid w:val="00B85F0B"/>
    <w:rsid w:val="00B85F4D"/>
    <w:rsid w:val="00B8627C"/>
    <w:rsid w:val="00B86331"/>
    <w:rsid w:val="00B8644F"/>
    <w:rsid w:val="00B86490"/>
    <w:rsid w:val="00B8674E"/>
    <w:rsid w:val="00B867EB"/>
    <w:rsid w:val="00B86B98"/>
    <w:rsid w:val="00B86BD6"/>
    <w:rsid w:val="00B86CAA"/>
    <w:rsid w:val="00B86CE9"/>
    <w:rsid w:val="00B86EE4"/>
    <w:rsid w:val="00B870AA"/>
    <w:rsid w:val="00B872BE"/>
    <w:rsid w:val="00B87362"/>
    <w:rsid w:val="00B873CD"/>
    <w:rsid w:val="00B873FD"/>
    <w:rsid w:val="00B87659"/>
    <w:rsid w:val="00B87744"/>
    <w:rsid w:val="00B87847"/>
    <w:rsid w:val="00B87A06"/>
    <w:rsid w:val="00B87D15"/>
    <w:rsid w:val="00B87DB3"/>
    <w:rsid w:val="00B87E3C"/>
    <w:rsid w:val="00B90290"/>
    <w:rsid w:val="00B9058F"/>
    <w:rsid w:val="00B9066F"/>
    <w:rsid w:val="00B908B1"/>
    <w:rsid w:val="00B9094B"/>
    <w:rsid w:val="00B90A66"/>
    <w:rsid w:val="00B90B9D"/>
    <w:rsid w:val="00B90CE9"/>
    <w:rsid w:val="00B90F15"/>
    <w:rsid w:val="00B90FDA"/>
    <w:rsid w:val="00B90FFF"/>
    <w:rsid w:val="00B910E8"/>
    <w:rsid w:val="00B91115"/>
    <w:rsid w:val="00B91277"/>
    <w:rsid w:val="00B91378"/>
    <w:rsid w:val="00B913AB"/>
    <w:rsid w:val="00B9141B"/>
    <w:rsid w:val="00B915BF"/>
    <w:rsid w:val="00B919BA"/>
    <w:rsid w:val="00B91B93"/>
    <w:rsid w:val="00B91D7B"/>
    <w:rsid w:val="00B92007"/>
    <w:rsid w:val="00B92015"/>
    <w:rsid w:val="00B922D7"/>
    <w:rsid w:val="00B92357"/>
    <w:rsid w:val="00B923B3"/>
    <w:rsid w:val="00B92430"/>
    <w:rsid w:val="00B9253D"/>
    <w:rsid w:val="00B925E4"/>
    <w:rsid w:val="00B92633"/>
    <w:rsid w:val="00B92AD1"/>
    <w:rsid w:val="00B92BD1"/>
    <w:rsid w:val="00B92C93"/>
    <w:rsid w:val="00B92CAB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340"/>
    <w:rsid w:val="00B947BA"/>
    <w:rsid w:val="00B948A6"/>
    <w:rsid w:val="00B952D0"/>
    <w:rsid w:val="00B9536C"/>
    <w:rsid w:val="00B95415"/>
    <w:rsid w:val="00B95541"/>
    <w:rsid w:val="00B9579A"/>
    <w:rsid w:val="00B95B67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6C7F"/>
    <w:rsid w:val="00B970EE"/>
    <w:rsid w:val="00B97560"/>
    <w:rsid w:val="00B97798"/>
    <w:rsid w:val="00B97DEF"/>
    <w:rsid w:val="00BA0948"/>
    <w:rsid w:val="00BA0960"/>
    <w:rsid w:val="00BA0C11"/>
    <w:rsid w:val="00BA0FE4"/>
    <w:rsid w:val="00BA109E"/>
    <w:rsid w:val="00BA1368"/>
    <w:rsid w:val="00BA173E"/>
    <w:rsid w:val="00BA177A"/>
    <w:rsid w:val="00BA178D"/>
    <w:rsid w:val="00BA1830"/>
    <w:rsid w:val="00BA18D1"/>
    <w:rsid w:val="00BA18D2"/>
    <w:rsid w:val="00BA1B11"/>
    <w:rsid w:val="00BA2086"/>
    <w:rsid w:val="00BA20BE"/>
    <w:rsid w:val="00BA211D"/>
    <w:rsid w:val="00BA2120"/>
    <w:rsid w:val="00BA216E"/>
    <w:rsid w:val="00BA23E3"/>
    <w:rsid w:val="00BA24E4"/>
    <w:rsid w:val="00BA27D5"/>
    <w:rsid w:val="00BA27FF"/>
    <w:rsid w:val="00BA29FE"/>
    <w:rsid w:val="00BA2BA3"/>
    <w:rsid w:val="00BA2F2D"/>
    <w:rsid w:val="00BA3121"/>
    <w:rsid w:val="00BA3182"/>
    <w:rsid w:val="00BA3436"/>
    <w:rsid w:val="00BA34C9"/>
    <w:rsid w:val="00BA39D6"/>
    <w:rsid w:val="00BA3A1F"/>
    <w:rsid w:val="00BA3F15"/>
    <w:rsid w:val="00BA438E"/>
    <w:rsid w:val="00BA4712"/>
    <w:rsid w:val="00BA493B"/>
    <w:rsid w:val="00BA49A5"/>
    <w:rsid w:val="00BA4A05"/>
    <w:rsid w:val="00BA4AAF"/>
    <w:rsid w:val="00BA4BC0"/>
    <w:rsid w:val="00BA4C66"/>
    <w:rsid w:val="00BA4F05"/>
    <w:rsid w:val="00BA565E"/>
    <w:rsid w:val="00BA5931"/>
    <w:rsid w:val="00BA5CA5"/>
    <w:rsid w:val="00BA5D56"/>
    <w:rsid w:val="00BA5EE1"/>
    <w:rsid w:val="00BA61AA"/>
    <w:rsid w:val="00BA6295"/>
    <w:rsid w:val="00BA6538"/>
    <w:rsid w:val="00BA687D"/>
    <w:rsid w:val="00BA6B6F"/>
    <w:rsid w:val="00BA6EF3"/>
    <w:rsid w:val="00BA7031"/>
    <w:rsid w:val="00BA7958"/>
    <w:rsid w:val="00BA79F1"/>
    <w:rsid w:val="00BA7A3F"/>
    <w:rsid w:val="00BA7AD1"/>
    <w:rsid w:val="00BA7BCC"/>
    <w:rsid w:val="00BA7D46"/>
    <w:rsid w:val="00BA7DF4"/>
    <w:rsid w:val="00BA7F2B"/>
    <w:rsid w:val="00BB017C"/>
    <w:rsid w:val="00BB03B5"/>
    <w:rsid w:val="00BB049E"/>
    <w:rsid w:val="00BB0715"/>
    <w:rsid w:val="00BB073C"/>
    <w:rsid w:val="00BB0BF0"/>
    <w:rsid w:val="00BB0E3E"/>
    <w:rsid w:val="00BB0FEF"/>
    <w:rsid w:val="00BB102D"/>
    <w:rsid w:val="00BB12E8"/>
    <w:rsid w:val="00BB1403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2E20"/>
    <w:rsid w:val="00BB2FA1"/>
    <w:rsid w:val="00BB3AE8"/>
    <w:rsid w:val="00BB3D66"/>
    <w:rsid w:val="00BB4037"/>
    <w:rsid w:val="00BB408D"/>
    <w:rsid w:val="00BB4537"/>
    <w:rsid w:val="00BB45B3"/>
    <w:rsid w:val="00BB4A68"/>
    <w:rsid w:val="00BB4BB4"/>
    <w:rsid w:val="00BB4E7A"/>
    <w:rsid w:val="00BB4FAD"/>
    <w:rsid w:val="00BB5A5C"/>
    <w:rsid w:val="00BB5D8F"/>
    <w:rsid w:val="00BB5E43"/>
    <w:rsid w:val="00BB5FDA"/>
    <w:rsid w:val="00BB61A4"/>
    <w:rsid w:val="00BB62AC"/>
    <w:rsid w:val="00BB64ED"/>
    <w:rsid w:val="00BB6502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DE0"/>
    <w:rsid w:val="00BC0EB0"/>
    <w:rsid w:val="00BC0FAA"/>
    <w:rsid w:val="00BC0FCC"/>
    <w:rsid w:val="00BC10D6"/>
    <w:rsid w:val="00BC10DC"/>
    <w:rsid w:val="00BC1209"/>
    <w:rsid w:val="00BC12CF"/>
    <w:rsid w:val="00BC149E"/>
    <w:rsid w:val="00BC157B"/>
    <w:rsid w:val="00BC15EA"/>
    <w:rsid w:val="00BC16AB"/>
    <w:rsid w:val="00BC177B"/>
    <w:rsid w:val="00BC1AAD"/>
    <w:rsid w:val="00BC1AF8"/>
    <w:rsid w:val="00BC1D39"/>
    <w:rsid w:val="00BC2117"/>
    <w:rsid w:val="00BC2601"/>
    <w:rsid w:val="00BC26E3"/>
    <w:rsid w:val="00BC2838"/>
    <w:rsid w:val="00BC2921"/>
    <w:rsid w:val="00BC2964"/>
    <w:rsid w:val="00BC2A82"/>
    <w:rsid w:val="00BC2BDB"/>
    <w:rsid w:val="00BC2D06"/>
    <w:rsid w:val="00BC2DB5"/>
    <w:rsid w:val="00BC2E2D"/>
    <w:rsid w:val="00BC2F4F"/>
    <w:rsid w:val="00BC3683"/>
    <w:rsid w:val="00BC3756"/>
    <w:rsid w:val="00BC386A"/>
    <w:rsid w:val="00BC3BE0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276"/>
    <w:rsid w:val="00BC655A"/>
    <w:rsid w:val="00BC6617"/>
    <w:rsid w:val="00BC66B4"/>
    <w:rsid w:val="00BC67FF"/>
    <w:rsid w:val="00BC68AB"/>
    <w:rsid w:val="00BC69C2"/>
    <w:rsid w:val="00BC6A93"/>
    <w:rsid w:val="00BC6B91"/>
    <w:rsid w:val="00BC6CCE"/>
    <w:rsid w:val="00BC6E31"/>
    <w:rsid w:val="00BC7086"/>
    <w:rsid w:val="00BC740D"/>
    <w:rsid w:val="00BC74EB"/>
    <w:rsid w:val="00BC769D"/>
    <w:rsid w:val="00BC76A1"/>
    <w:rsid w:val="00BC772B"/>
    <w:rsid w:val="00BC7C48"/>
    <w:rsid w:val="00BC7CC1"/>
    <w:rsid w:val="00BC7D1C"/>
    <w:rsid w:val="00BC7EA8"/>
    <w:rsid w:val="00BC7FBE"/>
    <w:rsid w:val="00BD0559"/>
    <w:rsid w:val="00BD05C9"/>
    <w:rsid w:val="00BD071D"/>
    <w:rsid w:val="00BD072B"/>
    <w:rsid w:val="00BD0798"/>
    <w:rsid w:val="00BD09FC"/>
    <w:rsid w:val="00BD0B76"/>
    <w:rsid w:val="00BD0C34"/>
    <w:rsid w:val="00BD10E4"/>
    <w:rsid w:val="00BD113A"/>
    <w:rsid w:val="00BD114F"/>
    <w:rsid w:val="00BD1394"/>
    <w:rsid w:val="00BD1591"/>
    <w:rsid w:val="00BD1597"/>
    <w:rsid w:val="00BD1776"/>
    <w:rsid w:val="00BD1782"/>
    <w:rsid w:val="00BD1CC9"/>
    <w:rsid w:val="00BD1F0D"/>
    <w:rsid w:val="00BD213E"/>
    <w:rsid w:val="00BD2254"/>
    <w:rsid w:val="00BD22F8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F59"/>
    <w:rsid w:val="00BD6088"/>
    <w:rsid w:val="00BD6620"/>
    <w:rsid w:val="00BD671B"/>
    <w:rsid w:val="00BD6824"/>
    <w:rsid w:val="00BD6A5B"/>
    <w:rsid w:val="00BD6CBF"/>
    <w:rsid w:val="00BD70C5"/>
    <w:rsid w:val="00BD7181"/>
    <w:rsid w:val="00BD7330"/>
    <w:rsid w:val="00BD748C"/>
    <w:rsid w:val="00BD750F"/>
    <w:rsid w:val="00BD76D8"/>
    <w:rsid w:val="00BD7AEA"/>
    <w:rsid w:val="00BD7BD1"/>
    <w:rsid w:val="00BD7CC0"/>
    <w:rsid w:val="00BD7FD9"/>
    <w:rsid w:val="00BD7FDD"/>
    <w:rsid w:val="00BD7FE0"/>
    <w:rsid w:val="00BE02DC"/>
    <w:rsid w:val="00BE0577"/>
    <w:rsid w:val="00BE05CE"/>
    <w:rsid w:val="00BE089D"/>
    <w:rsid w:val="00BE08F8"/>
    <w:rsid w:val="00BE0A2C"/>
    <w:rsid w:val="00BE0A3A"/>
    <w:rsid w:val="00BE0A6D"/>
    <w:rsid w:val="00BE0C31"/>
    <w:rsid w:val="00BE0E5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40C"/>
    <w:rsid w:val="00BE365E"/>
    <w:rsid w:val="00BE3C73"/>
    <w:rsid w:val="00BE3F08"/>
    <w:rsid w:val="00BE42BC"/>
    <w:rsid w:val="00BE454F"/>
    <w:rsid w:val="00BE48D0"/>
    <w:rsid w:val="00BE49E7"/>
    <w:rsid w:val="00BE4A1A"/>
    <w:rsid w:val="00BE4FB7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209"/>
    <w:rsid w:val="00BE63A4"/>
    <w:rsid w:val="00BE69B7"/>
    <w:rsid w:val="00BE69BC"/>
    <w:rsid w:val="00BE6B46"/>
    <w:rsid w:val="00BE6BE6"/>
    <w:rsid w:val="00BE6CB6"/>
    <w:rsid w:val="00BE6F64"/>
    <w:rsid w:val="00BE6FB2"/>
    <w:rsid w:val="00BE702D"/>
    <w:rsid w:val="00BE707E"/>
    <w:rsid w:val="00BE752A"/>
    <w:rsid w:val="00BE77B0"/>
    <w:rsid w:val="00BE7AD2"/>
    <w:rsid w:val="00BE7F63"/>
    <w:rsid w:val="00BF02E5"/>
    <w:rsid w:val="00BF05BC"/>
    <w:rsid w:val="00BF066E"/>
    <w:rsid w:val="00BF0A47"/>
    <w:rsid w:val="00BF0BF5"/>
    <w:rsid w:val="00BF117A"/>
    <w:rsid w:val="00BF152B"/>
    <w:rsid w:val="00BF1544"/>
    <w:rsid w:val="00BF1BFB"/>
    <w:rsid w:val="00BF1F54"/>
    <w:rsid w:val="00BF2097"/>
    <w:rsid w:val="00BF26C0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87D"/>
    <w:rsid w:val="00BF387E"/>
    <w:rsid w:val="00BF3922"/>
    <w:rsid w:val="00BF39A4"/>
    <w:rsid w:val="00BF3C8D"/>
    <w:rsid w:val="00BF3F1B"/>
    <w:rsid w:val="00BF40A8"/>
    <w:rsid w:val="00BF4116"/>
    <w:rsid w:val="00BF41A9"/>
    <w:rsid w:val="00BF494A"/>
    <w:rsid w:val="00BF4D62"/>
    <w:rsid w:val="00BF4F9B"/>
    <w:rsid w:val="00BF4FC9"/>
    <w:rsid w:val="00BF5467"/>
    <w:rsid w:val="00BF5587"/>
    <w:rsid w:val="00BF586C"/>
    <w:rsid w:val="00BF5B85"/>
    <w:rsid w:val="00BF5C36"/>
    <w:rsid w:val="00BF609B"/>
    <w:rsid w:val="00BF60A0"/>
    <w:rsid w:val="00BF69EA"/>
    <w:rsid w:val="00BF6FDA"/>
    <w:rsid w:val="00BF759A"/>
    <w:rsid w:val="00BF76FA"/>
    <w:rsid w:val="00BF772D"/>
    <w:rsid w:val="00BF77CB"/>
    <w:rsid w:val="00BF7958"/>
    <w:rsid w:val="00BF79E4"/>
    <w:rsid w:val="00BF7ACA"/>
    <w:rsid w:val="00BF7BE7"/>
    <w:rsid w:val="00C000E4"/>
    <w:rsid w:val="00C00BD8"/>
    <w:rsid w:val="00C00D74"/>
    <w:rsid w:val="00C00EA3"/>
    <w:rsid w:val="00C00F2F"/>
    <w:rsid w:val="00C00F79"/>
    <w:rsid w:val="00C00F81"/>
    <w:rsid w:val="00C00F8B"/>
    <w:rsid w:val="00C0101E"/>
    <w:rsid w:val="00C013F0"/>
    <w:rsid w:val="00C015DB"/>
    <w:rsid w:val="00C015F2"/>
    <w:rsid w:val="00C016E0"/>
    <w:rsid w:val="00C01976"/>
    <w:rsid w:val="00C0210D"/>
    <w:rsid w:val="00C021AE"/>
    <w:rsid w:val="00C0290F"/>
    <w:rsid w:val="00C02932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537"/>
    <w:rsid w:val="00C04709"/>
    <w:rsid w:val="00C04BCC"/>
    <w:rsid w:val="00C04C74"/>
    <w:rsid w:val="00C04E1D"/>
    <w:rsid w:val="00C04FF6"/>
    <w:rsid w:val="00C05631"/>
    <w:rsid w:val="00C05C20"/>
    <w:rsid w:val="00C061AA"/>
    <w:rsid w:val="00C06234"/>
    <w:rsid w:val="00C067AD"/>
    <w:rsid w:val="00C06814"/>
    <w:rsid w:val="00C069B9"/>
    <w:rsid w:val="00C06ACE"/>
    <w:rsid w:val="00C06BE0"/>
    <w:rsid w:val="00C06F5B"/>
    <w:rsid w:val="00C07075"/>
    <w:rsid w:val="00C07250"/>
    <w:rsid w:val="00C073F8"/>
    <w:rsid w:val="00C07549"/>
    <w:rsid w:val="00C07890"/>
    <w:rsid w:val="00C07D92"/>
    <w:rsid w:val="00C07E89"/>
    <w:rsid w:val="00C07FC4"/>
    <w:rsid w:val="00C100E7"/>
    <w:rsid w:val="00C10343"/>
    <w:rsid w:val="00C10642"/>
    <w:rsid w:val="00C10A07"/>
    <w:rsid w:val="00C10CF2"/>
    <w:rsid w:val="00C112DA"/>
    <w:rsid w:val="00C113F1"/>
    <w:rsid w:val="00C11467"/>
    <w:rsid w:val="00C116FB"/>
    <w:rsid w:val="00C11A74"/>
    <w:rsid w:val="00C11D7B"/>
    <w:rsid w:val="00C11E64"/>
    <w:rsid w:val="00C12017"/>
    <w:rsid w:val="00C1261E"/>
    <w:rsid w:val="00C12625"/>
    <w:rsid w:val="00C12AE9"/>
    <w:rsid w:val="00C12BB5"/>
    <w:rsid w:val="00C12F35"/>
    <w:rsid w:val="00C130DF"/>
    <w:rsid w:val="00C13183"/>
    <w:rsid w:val="00C136B9"/>
    <w:rsid w:val="00C13884"/>
    <w:rsid w:val="00C13954"/>
    <w:rsid w:val="00C13B7E"/>
    <w:rsid w:val="00C13BF3"/>
    <w:rsid w:val="00C13C98"/>
    <w:rsid w:val="00C13D48"/>
    <w:rsid w:val="00C13DAA"/>
    <w:rsid w:val="00C13DD3"/>
    <w:rsid w:val="00C14078"/>
    <w:rsid w:val="00C141EB"/>
    <w:rsid w:val="00C144E6"/>
    <w:rsid w:val="00C145D1"/>
    <w:rsid w:val="00C14B0B"/>
    <w:rsid w:val="00C14BA5"/>
    <w:rsid w:val="00C14EC9"/>
    <w:rsid w:val="00C15058"/>
    <w:rsid w:val="00C152A8"/>
    <w:rsid w:val="00C15328"/>
    <w:rsid w:val="00C15848"/>
    <w:rsid w:val="00C15D84"/>
    <w:rsid w:val="00C15EDC"/>
    <w:rsid w:val="00C16085"/>
    <w:rsid w:val="00C1632E"/>
    <w:rsid w:val="00C16330"/>
    <w:rsid w:val="00C165C8"/>
    <w:rsid w:val="00C16713"/>
    <w:rsid w:val="00C17077"/>
    <w:rsid w:val="00C172BF"/>
    <w:rsid w:val="00C1751B"/>
    <w:rsid w:val="00C175EC"/>
    <w:rsid w:val="00C1780D"/>
    <w:rsid w:val="00C203A5"/>
    <w:rsid w:val="00C203B0"/>
    <w:rsid w:val="00C205E5"/>
    <w:rsid w:val="00C20C73"/>
    <w:rsid w:val="00C20C75"/>
    <w:rsid w:val="00C21500"/>
    <w:rsid w:val="00C2185A"/>
    <w:rsid w:val="00C221C5"/>
    <w:rsid w:val="00C22555"/>
    <w:rsid w:val="00C226F3"/>
    <w:rsid w:val="00C22871"/>
    <w:rsid w:val="00C228F5"/>
    <w:rsid w:val="00C2295E"/>
    <w:rsid w:val="00C22B7C"/>
    <w:rsid w:val="00C22C2A"/>
    <w:rsid w:val="00C23194"/>
    <w:rsid w:val="00C23395"/>
    <w:rsid w:val="00C236C9"/>
    <w:rsid w:val="00C23749"/>
    <w:rsid w:val="00C23981"/>
    <w:rsid w:val="00C23D2A"/>
    <w:rsid w:val="00C24481"/>
    <w:rsid w:val="00C247F4"/>
    <w:rsid w:val="00C24835"/>
    <w:rsid w:val="00C24913"/>
    <w:rsid w:val="00C24917"/>
    <w:rsid w:val="00C24DDB"/>
    <w:rsid w:val="00C24E9F"/>
    <w:rsid w:val="00C2506B"/>
    <w:rsid w:val="00C25343"/>
    <w:rsid w:val="00C257A6"/>
    <w:rsid w:val="00C2582C"/>
    <w:rsid w:val="00C25885"/>
    <w:rsid w:val="00C25C92"/>
    <w:rsid w:val="00C25F63"/>
    <w:rsid w:val="00C25F96"/>
    <w:rsid w:val="00C25FD8"/>
    <w:rsid w:val="00C26021"/>
    <w:rsid w:val="00C260E7"/>
    <w:rsid w:val="00C26169"/>
    <w:rsid w:val="00C2621B"/>
    <w:rsid w:val="00C263EF"/>
    <w:rsid w:val="00C266B7"/>
    <w:rsid w:val="00C26780"/>
    <w:rsid w:val="00C267A0"/>
    <w:rsid w:val="00C267A7"/>
    <w:rsid w:val="00C26802"/>
    <w:rsid w:val="00C268B5"/>
    <w:rsid w:val="00C26BDB"/>
    <w:rsid w:val="00C26D3C"/>
    <w:rsid w:val="00C26F76"/>
    <w:rsid w:val="00C272B5"/>
    <w:rsid w:val="00C273E7"/>
    <w:rsid w:val="00C27631"/>
    <w:rsid w:val="00C27668"/>
    <w:rsid w:val="00C278C6"/>
    <w:rsid w:val="00C278D5"/>
    <w:rsid w:val="00C27B7D"/>
    <w:rsid w:val="00C27D90"/>
    <w:rsid w:val="00C27DAB"/>
    <w:rsid w:val="00C27F21"/>
    <w:rsid w:val="00C30307"/>
    <w:rsid w:val="00C3058D"/>
    <w:rsid w:val="00C307F1"/>
    <w:rsid w:val="00C30842"/>
    <w:rsid w:val="00C3084E"/>
    <w:rsid w:val="00C308F8"/>
    <w:rsid w:val="00C31031"/>
    <w:rsid w:val="00C3152C"/>
    <w:rsid w:val="00C316C7"/>
    <w:rsid w:val="00C31975"/>
    <w:rsid w:val="00C31C99"/>
    <w:rsid w:val="00C31F4C"/>
    <w:rsid w:val="00C32234"/>
    <w:rsid w:val="00C326D6"/>
    <w:rsid w:val="00C327A9"/>
    <w:rsid w:val="00C32C34"/>
    <w:rsid w:val="00C32CF5"/>
    <w:rsid w:val="00C3303F"/>
    <w:rsid w:val="00C332D0"/>
    <w:rsid w:val="00C33326"/>
    <w:rsid w:val="00C333B7"/>
    <w:rsid w:val="00C333BE"/>
    <w:rsid w:val="00C33876"/>
    <w:rsid w:val="00C33AC1"/>
    <w:rsid w:val="00C33F49"/>
    <w:rsid w:val="00C34089"/>
    <w:rsid w:val="00C34268"/>
    <w:rsid w:val="00C3442C"/>
    <w:rsid w:val="00C34495"/>
    <w:rsid w:val="00C345C3"/>
    <w:rsid w:val="00C3463A"/>
    <w:rsid w:val="00C346C4"/>
    <w:rsid w:val="00C34728"/>
    <w:rsid w:val="00C348AE"/>
    <w:rsid w:val="00C348BC"/>
    <w:rsid w:val="00C34AD2"/>
    <w:rsid w:val="00C34B02"/>
    <w:rsid w:val="00C34B4B"/>
    <w:rsid w:val="00C352BA"/>
    <w:rsid w:val="00C353D1"/>
    <w:rsid w:val="00C355FA"/>
    <w:rsid w:val="00C3561A"/>
    <w:rsid w:val="00C3567E"/>
    <w:rsid w:val="00C356A5"/>
    <w:rsid w:val="00C35A97"/>
    <w:rsid w:val="00C35D50"/>
    <w:rsid w:val="00C35D77"/>
    <w:rsid w:val="00C35E7D"/>
    <w:rsid w:val="00C35FB6"/>
    <w:rsid w:val="00C360F9"/>
    <w:rsid w:val="00C362AF"/>
    <w:rsid w:val="00C362EA"/>
    <w:rsid w:val="00C36744"/>
    <w:rsid w:val="00C36825"/>
    <w:rsid w:val="00C36FEE"/>
    <w:rsid w:val="00C37107"/>
    <w:rsid w:val="00C3722C"/>
    <w:rsid w:val="00C37693"/>
    <w:rsid w:val="00C376D9"/>
    <w:rsid w:val="00C3772E"/>
    <w:rsid w:val="00C37830"/>
    <w:rsid w:val="00C3796F"/>
    <w:rsid w:val="00C37D5E"/>
    <w:rsid w:val="00C404C3"/>
    <w:rsid w:val="00C40619"/>
    <w:rsid w:val="00C40628"/>
    <w:rsid w:val="00C409D5"/>
    <w:rsid w:val="00C409E6"/>
    <w:rsid w:val="00C40B4F"/>
    <w:rsid w:val="00C40BB1"/>
    <w:rsid w:val="00C40BC0"/>
    <w:rsid w:val="00C40D9A"/>
    <w:rsid w:val="00C40E3F"/>
    <w:rsid w:val="00C40FFB"/>
    <w:rsid w:val="00C4109D"/>
    <w:rsid w:val="00C41214"/>
    <w:rsid w:val="00C41326"/>
    <w:rsid w:val="00C41369"/>
    <w:rsid w:val="00C413C2"/>
    <w:rsid w:val="00C41719"/>
    <w:rsid w:val="00C41AFB"/>
    <w:rsid w:val="00C42065"/>
    <w:rsid w:val="00C420A0"/>
    <w:rsid w:val="00C420E5"/>
    <w:rsid w:val="00C42219"/>
    <w:rsid w:val="00C425D3"/>
    <w:rsid w:val="00C428EC"/>
    <w:rsid w:val="00C42A83"/>
    <w:rsid w:val="00C42E04"/>
    <w:rsid w:val="00C42FFC"/>
    <w:rsid w:val="00C43289"/>
    <w:rsid w:val="00C432F5"/>
    <w:rsid w:val="00C43598"/>
    <w:rsid w:val="00C43982"/>
    <w:rsid w:val="00C43988"/>
    <w:rsid w:val="00C43B2F"/>
    <w:rsid w:val="00C43D7F"/>
    <w:rsid w:val="00C43E7A"/>
    <w:rsid w:val="00C44138"/>
    <w:rsid w:val="00C445D1"/>
    <w:rsid w:val="00C4460D"/>
    <w:rsid w:val="00C44BEE"/>
    <w:rsid w:val="00C44CE9"/>
    <w:rsid w:val="00C44D34"/>
    <w:rsid w:val="00C44D7F"/>
    <w:rsid w:val="00C44F11"/>
    <w:rsid w:val="00C45488"/>
    <w:rsid w:val="00C458F4"/>
    <w:rsid w:val="00C45A84"/>
    <w:rsid w:val="00C45BC7"/>
    <w:rsid w:val="00C45E68"/>
    <w:rsid w:val="00C45E95"/>
    <w:rsid w:val="00C46086"/>
    <w:rsid w:val="00C462FE"/>
    <w:rsid w:val="00C463C9"/>
    <w:rsid w:val="00C4654D"/>
    <w:rsid w:val="00C465B2"/>
    <w:rsid w:val="00C466E6"/>
    <w:rsid w:val="00C4674E"/>
    <w:rsid w:val="00C46C1E"/>
    <w:rsid w:val="00C46C36"/>
    <w:rsid w:val="00C46CE0"/>
    <w:rsid w:val="00C46CEF"/>
    <w:rsid w:val="00C46D4F"/>
    <w:rsid w:val="00C46DED"/>
    <w:rsid w:val="00C470B3"/>
    <w:rsid w:val="00C472FE"/>
    <w:rsid w:val="00C47332"/>
    <w:rsid w:val="00C474D3"/>
    <w:rsid w:val="00C475DF"/>
    <w:rsid w:val="00C4792D"/>
    <w:rsid w:val="00C506E0"/>
    <w:rsid w:val="00C509DB"/>
    <w:rsid w:val="00C50C91"/>
    <w:rsid w:val="00C50D47"/>
    <w:rsid w:val="00C50DD6"/>
    <w:rsid w:val="00C511D0"/>
    <w:rsid w:val="00C51698"/>
    <w:rsid w:val="00C517EC"/>
    <w:rsid w:val="00C51B69"/>
    <w:rsid w:val="00C51D44"/>
    <w:rsid w:val="00C51DB7"/>
    <w:rsid w:val="00C51E2C"/>
    <w:rsid w:val="00C51EC1"/>
    <w:rsid w:val="00C520B6"/>
    <w:rsid w:val="00C52110"/>
    <w:rsid w:val="00C52184"/>
    <w:rsid w:val="00C522D0"/>
    <w:rsid w:val="00C523A2"/>
    <w:rsid w:val="00C527E7"/>
    <w:rsid w:val="00C52B1A"/>
    <w:rsid w:val="00C52CCA"/>
    <w:rsid w:val="00C52E8C"/>
    <w:rsid w:val="00C537AD"/>
    <w:rsid w:val="00C541D2"/>
    <w:rsid w:val="00C54429"/>
    <w:rsid w:val="00C5459E"/>
    <w:rsid w:val="00C545A8"/>
    <w:rsid w:val="00C54B6E"/>
    <w:rsid w:val="00C54ED4"/>
    <w:rsid w:val="00C550C9"/>
    <w:rsid w:val="00C55916"/>
    <w:rsid w:val="00C559E4"/>
    <w:rsid w:val="00C55B6B"/>
    <w:rsid w:val="00C55BEF"/>
    <w:rsid w:val="00C565DD"/>
    <w:rsid w:val="00C56821"/>
    <w:rsid w:val="00C56B11"/>
    <w:rsid w:val="00C56BE7"/>
    <w:rsid w:val="00C56DAF"/>
    <w:rsid w:val="00C56F05"/>
    <w:rsid w:val="00C56F76"/>
    <w:rsid w:val="00C57049"/>
    <w:rsid w:val="00C57069"/>
    <w:rsid w:val="00C571F6"/>
    <w:rsid w:val="00C5731F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0695"/>
    <w:rsid w:val="00C607CF"/>
    <w:rsid w:val="00C610BA"/>
    <w:rsid w:val="00C615C8"/>
    <w:rsid w:val="00C61847"/>
    <w:rsid w:val="00C61893"/>
    <w:rsid w:val="00C62546"/>
    <w:rsid w:val="00C62B18"/>
    <w:rsid w:val="00C62B4C"/>
    <w:rsid w:val="00C62CCD"/>
    <w:rsid w:val="00C62CFC"/>
    <w:rsid w:val="00C62F85"/>
    <w:rsid w:val="00C63096"/>
    <w:rsid w:val="00C63128"/>
    <w:rsid w:val="00C631F2"/>
    <w:rsid w:val="00C6322B"/>
    <w:rsid w:val="00C63287"/>
    <w:rsid w:val="00C638F0"/>
    <w:rsid w:val="00C63A17"/>
    <w:rsid w:val="00C63CAA"/>
    <w:rsid w:val="00C63D7C"/>
    <w:rsid w:val="00C63E3F"/>
    <w:rsid w:val="00C63EE3"/>
    <w:rsid w:val="00C63F8A"/>
    <w:rsid w:val="00C63FBE"/>
    <w:rsid w:val="00C63FEE"/>
    <w:rsid w:val="00C6411C"/>
    <w:rsid w:val="00C642D1"/>
    <w:rsid w:val="00C643BD"/>
    <w:rsid w:val="00C644C8"/>
    <w:rsid w:val="00C64668"/>
    <w:rsid w:val="00C646DC"/>
    <w:rsid w:val="00C64915"/>
    <w:rsid w:val="00C6495E"/>
    <w:rsid w:val="00C65088"/>
    <w:rsid w:val="00C65259"/>
    <w:rsid w:val="00C653AE"/>
    <w:rsid w:val="00C65464"/>
    <w:rsid w:val="00C6549C"/>
    <w:rsid w:val="00C654E0"/>
    <w:rsid w:val="00C65556"/>
    <w:rsid w:val="00C65926"/>
    <w:rsid w:val="00C6593E"/>
    <w:rsid w:val="00C65C51"/>
    <w:rsid w:val="00C660DA"/>
    <w:rsid w:val="00C66400"/>
    <w:rsid w:val="00C66544"/>
    <w:rsid w:val="00C668B6"/>
    <w:rsid w:val="00C66BBC"/>
    <w:rsid w:val="00C67146"/>
    <w:rsid w:val="00C672B5"/>
    <w:rsid w:val="00C673A0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9"/>
    <w:rsid w:val="00C7082E"/>
    <w:rsid w:val="00C70C85"/>
    <w:rsid w:val="00C718D5"/>
    <w:rsid w:val="00C71E7D"/>
    <w:rsid w:val="00C71F6E"/>
    <w:rsid w:val="00C72039"/>
    <w:rsid w:val="00C72188"/>
    <w:rsid w:val="00C72A78"/>
    <w:rsid w:val="00C72E43"/>
    <w:rsid w:val="00C72E99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B6"/>
    <w:rsid w:val="00C74BE1"/>
    <w:rsid w:val="00C74C81"/>
    <w:rsid w:val="00C74E80"/>
    <w:rsid w:val="00C74FF7"/>
    <w:rsid w:val="00C75020"/>
    <w:rsid w:val="00C753EC"/>
    <w:rsid w:val="00C75586"/>
    <w:rsid w:val="00C757B3"/>
    <w:rsid w:val="00C757C6"/>
    <w:rsid w:val="00C75869"/>
    <w:rsid w:val="00C75EA0"/>
    <w:rsid w:val="00C75FE4"/>
    <w:rsid w:val="00C76262"/>
    <w:rsid w:val="00C7665B"/>
    <w:rsid w:val="00C769EC"/>
    <w:rsid w:val="00C76A00"/>
    <w:rsid w:val="00C77529"/>
    <w:rsid w:val="00C7775F"/>
    <w:rsid w:val="00C778DD"/>
    <w:rsid w:val="00C779E7"/>
    <w:rsid w:val="00C77A55"/>
    <w:rsid w:val="00C77A96"/>
    <w:rsid w:val="00C8025A"/>
    <w:rsid w:val="00C80301"/>
    <w:rsid w:val="00C8056F"/>
    <w:rsid w:val="00C8093D"/>
    <w:rsid w:val="00C80BF9"/>
    <w:rsid w:val="00C80C85"/>
    <w:rsid w:val="00C80D4F"/>
    <w:rsid w:val="00C80EAC"/>
    <w:rsid w:val="00C81041"/>
    <w:rsid w:val="00C810A1"/>
    <w:rsid w:val="00C81114"/>
    <w:rsid w:val="00C811B4"/>
    <w:rsid w:val="00C813BB"/>
    <w:rsid w:val="00C81497"/>
    <w:rsid w:val="00C81A90"/>
    <w:rsid w:val="00C81D52"/>
    <w:rsid w:val="00C81F3A"/>
    <w:rsid w:val="00C82923"/>
    <w:rsid w:val="00C82A45"/>
    <w:rsid w:val="00C82D0D"/>
    <w:rsid w:val="00C82D23"/>
    <w:rsid w:val="00C82F6E"/>
    <w:rsid w:val="00C83091"/>
    <w:rsid w:val="00C8341D"/>
    <w:rsid w:val="00C83442"/>
    <w:rsid w:val="00C834E7"/>
    <w:rsid w:val="00C83527"/>
    <w:rsid w:val="00C83582"/>
    <w:rsid w:val="00C8390C"/>
    <w:rsid w:val="00C83E52"/>
    <w:rsid w:val="00C84035"/>
    <w:rsid w:val="00C84207"/>
    <w:rsid w:val="00C84630"/>
    <w:rsid w:val="00C8470F"/>
    <w:rsid w:val="00C848C3"/>
    <w:rsid w:val="00C848D9"/>
    <w:rsid w:val="00C84F94"/>
    <w:rsid w:val="00C85138"/>
    <w:rsid w:val="00C85142"/>
    <w:rsid w:val="00C8526C"/>
    <w:rsid w:val="00C8588D"/>
    <w:rsid w:val="00C858FE"/>
    <w:rsid w:val="00C85B90"/>
    <w:rsid w:val="00C85CDD"/>
    <w:rsid w:val="00C85E54"/>
    <w:rsid w:val="00C8600B"/>
    <w:rsid w:val="00C86035"/>
    <w:rsid w:val="00C86749"/>
    <w:rsid w:val="00C8719E"/>
    <w:rsid w:val="00C87231"/>
    <w:rsid w:val="00C873D3"/>
    <w:rsid w:val="00C87511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58"/>
    <w:rsid w:val="00C91172"/>
    <w:rsid w:val="00C916D9"/>
    <w:rsid w:val="00C917DF"/>
    <w:rsid w:val="00C91A10"/>
    <w:rsid w:val="00C92501"/>
    <w:rsid w:val="00C92615"/>
    <w:rsid w:val="00C9278A"/>
    <w:rsid w:val="00C9296A"/>
    <w:rsid w:val="00C9408D"/>
    <w:rsid w:val="00C9421C"/>
    <w:rsid w:val="00C94449"/>
    <w:rsid w:val="00C947FA"/>
    <w:rsid w:val="00C94933"/>
    <w:rsid w:val="00C94AF3"/>
    <w:rsid w:val="00C94D13"/>
    <w:rsid w:val="00C94D35"/>
    <w:rsid w:val="00C94D99"/>
    <w:rsid w:val="00C94DBF"/>
    <w:rsid w:val="00C95113"/>
    <w:rsid w:val="00C95134"/>
    <w:rsid w:val="00C9521C"/>
    <w:rsid w:val="00C95B34"/>
    <w:rsid w:val="00C95D47"/>
    <w:rsid w:val="00C95D83"/>
    <w:rsid w:val="00C961AA"/>
    <w:rsid w:val="00C96218"/>
    <w:rsid w:val="00C9641B"/>
    <w:rsid w:val="00C96481"/>
    <w:rsid w:val="00C96530"/>
    <w:rsid w:val="00C966DA"/>
    <w:rsid w:val="00C9686C"/>
    <w:rsid w:val="00C9689B"/>
    <w:rsid w:val="00C96A38"/>
    <w:rsid w:val="00C96B46"/>
    <w:rsid w:val="00C97033"/>
    <w:rsid w:val="00C97111"/>
    <w:rsid w:val="00C97413"/>
    <w:rsid w:val="00C97625"/>
    <w:rsid w:val="00C9775A"/>
    <w:rsid w:val="00C97A38"/>
    <w:rsid w:val="00C97AAA"/>
    <w:rsid w:val="00C97AB2"/>
    <w:rsid w:val="00C97E1B"/>
    <w:rsid w:val="00C97F1C"/>
    <w:rsid w:val="00CA0007"/>
    <w:rsid w:val="00CA0062"/>
    <w:rsid w:val="00CA00F3"/>
    <w:rsid w:val="00CA01E4"/>
    <w:rsid w:val="00CA0275"/>
    <w:rsid w:val="00CA032F"/>
    <w:rsid w:val="00CA0535"/>
    <w:rsid w:val="00CA05D2"/>
    <w:rsid w:val="00CA05D3"/>
    <w:rsid w:val="00CA0836"/>
    <w:rsid w:val="00CA09C2"/>
    <w:rsid w:val="00CA0B50"/>
    <w:rsid w:val="00CA0D8F"/>
    <w:rsid w:val="00CA1119"/>
    <w:rsid w:val="00CA149D"/>
    <w:rsid w:val="00CA14E0"/>
    <w:rsid w:val="00CA186F"/>
    <w:rsid w:val="00CA19A6"/>
    <w:rsid w:val="00CA1CDE"/>
    <w:rsid w:val="00CA1E61"/>
    <w:rsid w:val="00CA201E"/>
    <w:rsid w:val="00CA24BB"/>
    <w:rsid w:val="00CA2EE6"/>
    <w:rsid w:val="00CA3265"/>
    <w:rsid w:val="00CA347E"/>
    <w:rsid w:val="00CA34BF"/>
    <w:rsid w:val="00CA3546"/>
    <w:rsid w:val="00CA3970"/>
    <w:rsid w:val="00CA3A0B"/>
    <w:rsid w:val="00CA3B63"/>
    <w:rsid w:val="00CA3B75"/>
    <w:rsid w:val="00CA3BD6"/>
    <w:rsid w:val="00CA3F59"/>
    <w:rsid w:val="00CA406D"/>
    <w:rsid w:val="00CA40ED"/>
    <w:rsid w:val="00CA40FE"/>
    <w:rsid w:val="00CA417C"/>
    <w:rsid w:val="00CA4220"/>
    <w:rsid w:val="00CA473E"/>
    <w:rsid w:val="00CA505E"/>
    <w:rsid w:val="00CA519A"/>
    <w:rsid w:val="00CA51E4"/>
    <w:rsid w:val="00CA52CA"/>
    <w:rsid w:val="00CA5709"/>
    <w:rsid w:val="00CA589B"/>
    <w:rsid w:val="00CA598B"/>
    <w:rsid w:val="00CA5B34"/>
    <w:rsid w:val="00CA5B42"/>
    <w:rsid w:val="00CA5E0C"/>
    <w:rsid w:val="00CA5E43"/>
    <w:rsid w:val="00CA5F38"/>
    <w:rsid w:val="00CA61E0"/>
    <w:rsid w:val="00CA623A"/>
    <w:rsid w:val="00CA686F"/>
    <w:rsid w:val="00CA6970"/>
    <w:rsid w:val="00CA6A11"/>
    <w:rsid w:val="00CA6B83"/>
    <w:rsid w:val="00CA6CC5"/>
    <w:rsid w:val="00CA6FA0"/>
    <w:rsid w:val="00CA6FF7"/>
    <w:rsid w:val="00CA7351"/>
    <w:rsid w:val="00CA7365"/>
    <w:rsid w:val="00CA75DB"/>
    <w:rsid w:val="00CA7B33"/>
    <w:rsid w:val="00CA7CA1"/>
    <w:rsid w:val="00CA7DF3"/>
    <w:rsid w:val="00CA7E48"/>
    <w:rsid w:val="00CB005C"/>
    <w:rsid w:val="00CB00D5"/>
    <w:rsid w:val="00CB0184"/>
    <w:rsid w:val="00CB0916"/>
    <w:rsid w:val="00CB0D55"/>
    <w:rsid w:val="00CB0D80"/>
    <w:rsid w:val="00CB0E20"/>
    <w:rsid w:val="00CB130C"/>
    <w:rsid w:val="00CB1732"/>
    <w:rsid w:val="00CB18C8"/>
    <w:rsid w:val="00CB1982"/>
    <w:rsid w:val="00CB19BF"/>
    <w:rsid w:val="00CB1AC6"/>
    <w:rsid w:val="00CB1B7D"/>
    <w:rsid w:val="00CB1C2C"/>
    <w:rsid w:val="00CB1E40"/>
    <w:rsid w:val="00CB1F64"/>
    <w:rsid w:val="00CB21E8"/>
    <w:rsid w:val="00CB2581"/>
    <w:rsid w:val="00CB25D9"/>
    <w:rsid w:val="00CB2968"/>
    <w:rsid w:val="00CB29C2"/>
    <w:rsid w:val="00CB2A40"/>
    <w:rsid w:val="00CB2AC8"/>
    <w:rsid w:val="00CB2B39"/>
    <w:rsid w:val="00CB2C0C"/>
    <w:rsid w:val="00CB2F57"/>
    <w:rsid w:val="00CB31ED"/>
    <w:rsid w:val="00CB32F7"/>
    <w:rsid w:val="00CB3579"/>
    <w:rsid w:val="00CB377F"/>
    <w:rsid w:val="00CB3BC7"/>
    <w:rsid w:val="00CB3E8A"/>
    <w:rsid w:val="00CB3FFF"/>
    <w:rsid w:val="00CB4059"/>
    <w:rsid w:val="00CB40E1"/>
    <w:rsid w:val="00CB42F3"/>
    <w:rsid w:val="00CB442E"/>
    <w:rsid w:val="00CB44D3"/>
    <w:rsid w:val="00CB46B1"/>
    <w:rsid w:val="00CB491B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249"/>
    <w:rsid w:val="00CB63EE"/>
    <w:rsid w:val="00CB643D"/>
    <w:rsid w:val="00CB64A8"/>
    <w:rsid w:val="00CB6764"/>
    <w:rsid w:val="00CB68BF"/>
    <w:rsid w:val="00CB6CB3"/>
    <w:rsid w:val="00CB6D87"/>
    <w:rsid w:val="00CB6DD6"/>
    <w:rsid w:val="00CB71D0"/>
    <w:rsid w:val="00CB73C8"/>
    <w:rsid w:val="00CB741F"/>
    <w:rsid w:val="00CB7977"/>
    <w:rsid w:val="00CB79CC"/>
    <w:rsid w:val="00CB7A2C"/>
    <w:rsid w:val="00CB7A5F"/>
    <w:rsid w:val="00CB7BBC"/>
    <w:rsid w:val="00CB7C77"/>
    <w:rsid w:val="00CB7EE4"/>
    <w:rsid w:val="00CC00BA"/>
    <w:rsid w:val="00CC0153"/>
    <w:rsid w:val="00CC026C"/>
    <w:rsid w:val="00CC03B6"/>
    <w:rsid w:val="00CC05B8"/>
    <w:rsid w:val="00CC08DD"/>
    <w:rsid w:val="00CC08F5"/>
    <w:rsid w:val="00CC0991"/>
    <w:rsid w:val="00CC0A5A"/>
    <w:rsid w:val="00CC1028"/>
    <w:rsid w:val="00CC1167"/>
    <w:rsid w:val="00CC1943"/>
    <w:rsid w:val="00CC199C"/>
    <w:rsid w:val="00CC1B74"/>
    <w:rsid w:val="00CC1CAD"/>
    <w:rsid w:val="00CC21EF"/>
    <w:rsid w:val="00CC2346"/>
    <w:rsid w:val="00CC2685"/>
    <w:rsid w:val="00CC27E7"/>
    <w:rsid w:val="00CC2831"/>
    <w:rsid w:val="00CC28CA"/>
    <w:rsid w:val="00CC2CAD"/>
    <w:rsid w:val="00CC2E50"/>
    <w:rsid w:val="00CC31FD"/>
    <w:rsid w:val="00CC3327"/>
    <w:rsid w:val="00CC34C0"/>
    <w:rsid w:val="00CC3517"/>
    <w:rsid w:val="00CC390F"/>
    <w:rsid w:val="00CC396B"/>
    <w:rsid w:val="00CC39B3"/>
    <w:rsid w:val="00CC3A80"/>
    <w:rsid w:val="00CC3C29"/>
    <w:rsid w:val="00CC3D44"/>
    <w:rsid w:val="00CC3D9C"/>
    <w:rsid w:val="00CC3E43"/>
    <w:rsid w:val="00CC4109"/>
    <w:rsid w:val="00CC417E"/>
    <w:rsid w:val="00CC430F"/>
    <w:rsid w:val="00CC4335"/>
    <w:rsid w:val="00CC4389"/>
    <w:rsid w:val="00CC481E"/>
    <w:rsid w:val="00CC4CC5"/>
    <w:rsid w:val="00CC4EA8"/>
    <w:rsid w:val="00CC4FFB"/>
    <w:rsid w:val="00CC5036"/>
    <w:rsid w:val="00CC5292"/>
    <w:rsid w:val="00CC5427"/>
    <w:rsid w:val="00CC543E"/>
    <w:rsid w:val="00CC56AD"/>
    <w:rsid w:val="00CC56B5"/>
    <w:rsid w:val="00CC575E"/>
    <w:rsid w:val="00CC5CE3"/>
    <w:rsid w:val="00CC5D0B"/>
    <w:rsid w:val="00CC5F9F"/>
    <w:rsid w:val="00CC63D5"/>
    <w:rsid w:val="00CC65B9"/>
    <w:rsid w:val="00CC6743"/>
    <w:rsid w:val="00CC6887"/>
    <w:rsid w:val="00CC6AA0"/>
    <w:rsid w:val="00CC6B9B"/>
    <w:rsid w:val="00CC7396"/>
    <w:rsid w:val="00CC7D97"/>
    <w:rsid w:val="00CC7FF1"/>
    <w:rsid w:val="00CD04DC"/>
    <w:rsid w:val="00CD0505"/>
    <w:rsid w:val="00CD091C"/>
    <w:rsid w:val="00CD0AA0"/>
    <w:rsid w:val="00CD0AC0"/>
    <w:rsid w:val="00CD0B68"/>
    <w:rsid w:val="00CD0B8F"/>
    <w:rsid w:val="00CD0BA7"/>
    <w:rsid w:val="00CD0C1B"/>
    <w:rsid w:val="00CD0DFC"/>
    <w:rsid w:val="00CD0EF0"/>
    <w:rsid w:val="00CD17AC"/>
    <w:rsid w:val="00CD1A73"/>
    <w:rsid w:val="00CD1B91"/>
    <w:rsid w:val="00CD1E3D"/>
    <w:rsid w:val="00CD200B"/>
    <w:rsid w:val="00CD229B"/>
    <w:rsid w:val="00CD257D"/>
    <w:rsid w:val="00CD273B"/>
    <w:rsid w:val="00CD27CC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78"/>
    <w:rsid w:val="00CD3DFD"/>
    <w:rsid w:val="00CD3E39"/>
    <w:rsid w:val="00CD3EC3"/>
    <w:rsid w:val="00CD3FFF"/>
    <w:rsid w:val="00CD4250"/>
    <w:rsid w:val="00CD4441"/>
    <w:rsid w:val="00CD4B4A"/>
    <w:rsid w:val="00CD4D4E"/>
    <w:rsid w:val="00CD4D51"/>
    <w:rsid w:val="00CD512E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F1"/>
    <w:rsid w:val="00CD68EB"/>
    <w:rsid w:val="00CD6A95"/>
    <w:rsid w:val="00CD6C89"/>
    <w:rsid w:val="00CD6D28"/>
    <w:rsid w:val="00CD6E34"/>
    <w:rsid w:val="00CD731B"/>
    <w:rsid w:val="00CD7394"/>
    <w:rsid w:val="00CD76B0"/>
    <w:rsid w:val="00CD7970"/>
    <w:rsid w:val="00CD7AC7"/>
    <w:rsid w:val="00CD7BDD"/>
    <w:rsid w:val="00CD7EF8"/>
    <w:rsid w:val="00CE020E"/>
    <w:rsid w:val="00CE0715"/>
    <w:rsid w:val="00CE0863"/>
    <w:rsid w:val="00CE08E9"/>
    <w:rsid w:val="00CE092B"/>
    <w:rsid w:val="00CE0E71"/>
    <w:rsid w:val="00CE0FEF"/>
    <w:rsid w:val="00CE10B4"/>
    <w:rsid w:val="00CE1747"/>
    <w:rsid w:val="00CE18F5"/>
    <w:rsid w:val="00CE1A95"/>
    <w:rsid w:val="00CE1B8E"/>
    <w:rsid w:val="00CE1DB6"/>
    <w:rsid w:val="00CE1E0B"/>
    <w:rsid w:val="00CE1F85"/>
    <w:rsid w:val="00CE20E7"/>
    <w:rsid w:val="00CE22D0"/>
    <w:rsid w:val="00CE2338"/>
    <w:rsid w:val="00CE234F"/>
    <w:rsid w:val="00CE2763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A82"/>
    <w:rsid w:val="00CE3AA6"/>
    <w:rsid w:val="00CE3D09"/>
    <w:rsid w:val="00CE40B3"/>
    <w:rsid w:val="00CE413D"/>
    <w:rsid w:val="00CE43D5"/>
    <w:rsid w:val="00CE4770"/>
    <w:rsid w:val="00CE4781"/>
    <w:rsid w:val="00CE480B"/>
    <w:rsid w:val="00CE4BE1"/>
    <w:rsid w:val="00CE4D36"/>
    <w:rsid w:val="00CE5355"/>
    <w:rsid w:val="00CE55B0"/>
    <w:rsid w:val="00CE55BF"/>
    <w:rsid w:val="00CE56FB"/>
    <w:rsid w:val="00CE56FD"/>
    <w:rsid w:val="00CE57E9"/>
    <w:rsid w:val="00CE580A"/>
    <w:rsid w:val="00CE59DF"/>
    <w:rsid w:val="00CE5AF1"/>
    <w:rsid w:val="00CE5D68"/>
    <w:rsid w:val="00CE5DDC"/>
    <w:rsid w:val="00CE6558"/>
    <w:rsid w:val="00CE66BD"/>
    <w:rsid w:val="00CE66D3"/>
    <w:rsid w:val="00CE67AE"/>
    <w:rsid w:val="00CE68A0"/>
    <w:rsid w:val="00CE696F"/>
    <w:rsid w:val="00CE69F5"/>
    <w:rsid w:val="00CE6D07"/>
    <w:rsid w:val="00CE6D21"/>
    <w:rsid w:val="00CE6E04"/>
    <w:rsid w:val="00CE7045"/>
    <w:rsid w:val="00CE7065"/>
    <w:rsid w:val="00CE7204"/>
    <w:rsid w:val="00CE7446"/>
    <w:rsid w:val="00CE7474"/>
    <w:rsid w:val="00CE74C8"/>
    <w:rsid w:val="00CE74D1"/>
    <w:rsid w:val="00CE7970"/>
    <w:rsid w:val="00CE79AB"/>
    <w:rsid w:val="00CE7B4D"/>
    <w:rsid w:val="00CE7BE2"/>
    <w:rsid w:val="00CE7F91"/>
    <w:rsid w:val="00CF00DE"/>
    <w:rsid w:val="00CF010A"/>
    <w:rsid w:val="00CF0384"/>
    <w:rsid w:val="00CF084E"/>
    <w:rsid w:val="00CF0D80"/>
    <w:rsid w:val="00CF0D87"/>
    <w:rsid w:val="00CF1002"/>
    <w:rsid w:val="00CF15AF"/>
    <w:rsid w:val="00CF186F"/>
    <w:rsid w:val="00CF18B0"/>
    <w:rsid w:val="00CF1AE7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29"/>
    <w:rsid w:val="00CF334E"/>
    <w:rsid w:val="00CF35F7"/>
    <w:rsid w:val="00CF3605"/>
    <w:rsid w:val="00CF38AD"/>
    <w:rsid w:val="00CF3929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56E"/>
    <w:rsid w:val="00CF6773"/>
    <w:rsid w:val="00CF6B41"/>
    <w:rsid w:val="00CF6C36"/>
    <w:rsid w:val="00CF6C71"/>
    <w:rsid w:val="00CF6CE7"/>
    <w:rsid w:val="00CF6D92"/>
    <w:rsid w:val="00CF7618"/>
    <w:rsid w:val="00CF7B2D"/>
    <w:rsid w:val="00CF7BFB"/>
    <w:rsid w:val="00CF7D47"/>
    <w:rsid w:val="00CF7D69"/>
    <w:rsid w:val="00CF7D73"/>
    <w:rsid w:val="00CF7F35"/>
    <w:rsid w:val="00CF7FB8"/>
    <w:rsid w:val="00D000DD"/>
    <w:rsid w:val="00D00616"/>
    <w:rsid w:val="00D008CF"/>
    <w:rsid w:val="00D00976"/>
    <w:rsid w:val="00D00E0A"/>
    <w:rsid w:val="00D00F06"/>
    <w:rsid w:val="00D010CD"/>
    <w:rsid w:val="00D011BB"/>
    <w:rsid w:val="00D01280"/>
    <w:rsid w:val="00D01307"/>
    <w:rsid w:val="00D0144A"/>
    <w:rsid w:val="00D0177D"/>
    <w:rsid w:val="00D01793"/>
    <w:rsid w:val="00D019EC"/>
    <w:rsid w:val="00D02016"/>
    <w:rsid w:val="00D020F5"/>
    <w:rsid w:val="00D022CE"/>
    <w:rsid w:val="00D0233C"/>
    <w:rsid w:val="00D02BE9"/>
    <w:rsid w:val="00D03100"/>
    <w:rsid w:val="00D03339"/>
    <w:rsid w:val="00D03435"/>
    <w:rsid w:val="00D03588"/>
    <w:rsid w:val="00D03913"/>
    <w:rsid w:val="00D03AA0"/>
    <w:rsid w:val="00D03CA8"/>
    <w:rsid w:val="00D03DF6"/>
    <w:rsid w:val="00D03F5F"/>
    <w:rsid w:val="00D03F8F"/>
    <w:rsid w:val="00D04054"/>
    <w:rsid w:val="00D04218"/>
    <w:rsid w:val="00D043E8"/>
    <w:rsid w:val="00D044D6"/>
    <w:rsid w:val="00D04621"/>
    <w:rsid w:val="00D04764"/>
    <w:rsid w:val="00D04890"/>
    <w:rsid w:val="00D048EF"/>
    <w:rsid w:val="00D04A90"/>
    <w:rsid w:val="00D04C12"/>
    <w:rsid w:val="00D04CF7"/>
    <w:rsid w:val="00D04DDA"/>
    <w:rsid w:val="00D04FA5"/>
    <w:rsid w:val="00D05620"/>
    <w:rsid w:val="00D05A0F"/>
    <w:rsid w:val="00D05E2F"/>
    <w:rsid w:val="00D05E33"/>
    <w:rsid w:val="00D05F13"/>
    <w:rsid w:val="00D05F7C"/>
    <w:rsid w:val="00D06126"/>
    <w:rsid w:val="00D062D1"/>
    <w:rsid w:val="00D0643A"/>
    <w:rsid w:val="00D06658"/>
    <w:rsid w:val="00D06689"/>
    <w:rsid w:val="00D06856"/>
    <w:rsid w:val="00D0688E"/>
    <w:rsid w:val="00D06A5F"/>
    <w:rsid w:val="00D06BC0"/>
    <w:rsid w:val="00D06F40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7F0"/>
    <w:rsid w:val="00D118CA"/>
    <w:rsid w:val="00D11929"/>
    <w:rsid w:val="00D11A8E"/>
    <w:rsid w:val="00D11BFE"/>
    <w:rsid w:val="00D11C12"/>
    <w:rsid w:val="00D11C6E"/>
    <w:rsid w:val="00D11DD1"/>
    <w:rsid w:val="00D11FC7"/>
    <w:rsid w:val="00D1200B"/>
    <w:rsid w:val="00D123A8"/>
    <w:rsid w:val="00D124F4"/>
    <w:rsid w:val="00D1270F"/>
    <w:rsid w:val="00D12E58"/>
    <w:rsid w:val="00D132B1"/>
    <w:rsid w:val="00D1341C"/>
    <w:rsid w:val="00D134FF"/>
    <w:rsid w:val="00D1375A"/>
    <w:rsid w:val="00D13CF6"/>
    <w:rsid w:val="00D13D3D"/>
    <w:rsid w:val="00D13FC2"/>
    <w:rsid w:val="00D142FF"/>
    <w:rsid w:val="00D14ACF"/>
    <w:rsid w:val="00D14C4B"/>
    <w:rsid w:val="00D150AC"/>
    <w:rsid w:val="00D1527F"/>
    <w:rsid w:val="00D1574F"/>
    <w:rsid w:val="00D1585D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58"/>
    <w:rsid w:val="00D205FA"/>
    <w:rsid w:val="00D2068B"/>
    <w:rsid w:val="00D20958"/>
    <w:rsid w:val="00D209F7"/>
    <w:rsid w:val="00D20AC1"/>
    <w:rsid w:val="00D20AE5"/>
    <w:rsid w:val="00D20B17"/>
    <w:rsid w:val="00D20F98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500"/>
    <w:rsid w:val="00D228EB"/>
    <w:rsid w:val="00D229CC"/>
    <w:rsid w:val="00D22B27"/>
    <w:rsid w:val="00D231A9"/>
    <w:rsid w:val="00D234DA"/>
    <w:rsid w:val="00D241CE"/>
    <w:rsid w:val="00D24220"/>
    <w:rsid w:val="00D24239"/>
    <w:rsid w:val="00D2455F"/>
    <w:rsid w:val="00D2498C"/>
    <w:rsid w:val="00D24A01"/>
    <w:rsid w:val="00D24A43"/>
    <w:rsid w:val="00D24B42"/>
    <w:rsid w:val="00D24FCC"/>
    <w:rsid w:val="00D250E9"/>
    <w:rsid w:val="00D251B3"/>
    <w:rsid w:val="00D254EE"/>
    <w:rsid w:val="00D257DC"/>
    <w:rsid w:val="00D25B1E"/>
    <w:rsid w:val="00D25DCA"/>
    <w:rsid w:val="00D25E6E"/>
    <w:rsid w:val="00D25FE0"/>
    <w:rsid w:val="00D2613F"/>
    <w:rsid w:val="00D26246"/>
    <w:rsid w:val="00D263D5"/>
    <w:rsid w:val="00D26419"/>
    <w:rsid w:val="00D264C6"/>
    <w:rsid w:val="00D2690D"/>
    <w:rsid w:val="00D26C98"/>
    <w:rsid w:val="00D26D17"/>
    <w:rsid w:val="00D27054"/>
    <w:rsid w:val="00D272D0"/>
    <w:rsid w:val="00D2737B"/>
    <w:rsid w:val="00D273DE"/>
    <w:rsid w:val="00D27457"/>
    <w:rsid w:val="00D2778B"/>
    <w:rsid w:val="00D278F7"/>
    <w:rsid w:val="00D27ABA"/>
    <w:rsid w:val="00D27DCE"/>
    <w:rsid w:val="00D3004C"/>
    <w:rsid w:val="00D300B3"/>
    <w:rsid w:val="00D30B61"/>
    <w:rsid w:val="00D30C93"/>
    <w:rsid w:val="00D30D6F"/>
    <w:rsid w:val="00D310AA"/>
    <w:rsid w:val="00D31194"/>
    <w:rsid w:val="00D31226"/>
    <w:rsid w:val="00D31413"/>
    <w:rsid w:val="00D314A5"/>
    <w:rsid w:val="00D31523"/>
    <w:rsid w:val="00D31BD0"/>
    <w:rsid w:val="00D31C4A"/>
    <w:rsid w:val="00D31D9F"/>
    <w:rsid w:val="00D31DE7"/>
    <w:rsid w:val="00D31E5F"/>
    <w:rsid w:val="00D322B1"/>
    <w:rsid w:val="00D324C3"/>
    <w:rsid w:val="00D3252E"/>
    <w:rsid w:val="00D3265C"/>
    <w:rsid w:val="00D32B27"/>
    <w:rsid w:val="00D32D9C"/>
    <w:rsid w:val="00D32F25"/>
    <w:rsid w:val="00D32F76"/>
    <w:rsid w:val="00D32FF8"/>
    <w:rsid w:val="00D33C2D"/>
    <w:rsid w:val="00D33CD3"/>
    <w:rsid w:val="00D33F91"/>
    <w:rsid w:val="00D34226"/>
    <w:rsid w:val="00D343E6"/>
    <w:rsid w:val="00D345DA"/>
    <w:rsid w:val="00D3479C"/>
    <w:rsid w:val="00D34941"/>
    <w:rsid w:val="00D349BB"/>
    <w:rsid w:val="00D34A82"/>
    <w:rsid w:val="00D34B7F"/>
    <w:rsid w:val="00D350C8"/>
    <w:rsid w:val="00D351F4"/>
    <w:rsid w:val="00D35731"/>
    <w:rsid w:val="00D357A8"/>
    <w:rsid w:val="00D358CC"/>
    <w:rsid w:val="00D35AAA"/>
    <w:rsid w:val="00D35D48"/>
    <w:rsid w:val="00D35E00"/>
    <w:rsid w:val="00D35F55"/>
    <w:rsid w:val="00D3617B"/>
    <w:rsid w:val="00D362D3"/>
    <w:rsid w:val="00D3668A"/>
    <w:rsid w:val="00D3671C"/>
    <w:rsid w:val="00D36735"/>
    <w:rsid w:val="00D3682E"/>
    <w:rsid w:val="00D36923"/>
    <w:rsid w:val="00D36966"/>
    <w:rsid w:val="00D36A84"/>
    <w:rsid w:val="00D37310"/>
    <w:rsid w:val="00D37367"/>
    <w:rsid w:val="00D377AD"/>
    <w:rsid w:val="00D377F0"/>
    <w:rsid w:val="00D37881"/>
    <w:rsid w:val="00D37981"/>
    <w:rsid w:val="00D37E15"/>
    <w:rsid w:val="00D4002A"/>
    <w:rsid w:val="00D403C1"/>
    <w:rsid w:val="00D40557"/>
    <w:rsid w:val="00D40735"/>
    <w:rsid w:val="00D40AF0"/>
    <w:rsid w:val="00D412E5"/>
    <w:rsid w:val="00D41408"/>
    <w:rsid w:val="00D415BC"/>
    <w:rsid w:val="00D4200B"/>
    <w:rsid w:val="00D42322"/>
    <w:rsid w:val="00D423EF"/>
    <w:rsid w:val="00D42678"/>
    <w:rsid w:val="00D428E0"/>
    <w:rsid w:val="00D429CF"/>
    <w:rsid w:val="00D42BFA"/>
    <w:rsid w:val="00D42D39"/>
    <w:rsid w:val="00D42EAE"/>
    <w:rsid w:val="00D430A6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4D70"/>
    <w:rsid w:val="00D4503C"/>
    <w:rsid w:val="00D453E9"/>
    <w:rsid w:val="00D458AA"/>
    <w:rsid w:val="00D45E09"/>
    <w:rsid w:val="00D45E46"/>
    <w:rsid w:val="00D46180"/>
    <w:rsid w:val="00D462CC"/>
    <w:rsid w:val="00D4632E"/>
    <w:rsid w:val="00D463B6"/>
    <w:rsid w:val="00D4664D"/>
    <w:rsid w:val="00D4699A"/>
    <w:rsid w:val="00D46A54"/>
    <w:rsid w:val="00D46E33"/>
    <w:rsid w:val="00D46E44"/>
    <w:rsid w:val="00D46E75"/>
    <w:rsid w:val="00D46EC8"/>
    <w:rsid w:val="00D46F80"/>
    <w:rsid w:val="00D47337"/>
    <w:rsid w:val="00D47538"/>
    <w:rsid w:val="00D47564"/>
    <w:rsid w:val="00D476D6"/>
    <w:rsid w:val="00D47C86"/>
    <w:rsid w:val="00D504A1"/>
    <w:rsid w:val="00D504CF"/>
    <w:rsid w:val="00D505CA"/>
    <w:rsid w:val="00D50A2A"/>
    <w:rsid w:val="00D50E4F"/>
    <w:rsid w:val="00D51017"/>
    <w:rsid w:val="00D5101E"/>
    <w:rsid w:val="00D5115F"/>
    <w:rsid w:val="00D513BC"/>
    <w:rsid w:val="00D513F8"/>
    <w:rsid w:val="00D514D8"/>
    <w:rsid w:val="00D51548"/>
    <w:rsid w:val="00D5164C"/>
    <w:rsid w:val="00D5164E"/>
    <w:rsid w:val="00D5178A"/>
    <w:rsid w:val="00D51B53"/>
    <w:rsid w:val="00D51D44"/>
    <w:rsid w:val="00D522D6"/>
    <w:rsid w:val="00D5237A"/>
    <w:rsid w:val="00D525F4"/>
    <w:rsid w:val="00D52654"/>
    <w:rsid w:val="00D5271B"/>
    <w:rsid w:val="00D52868"/>
    <w:rsid w:val="00D52ECE"/>
    <w:rsid w:val="00D52F48"/>
    <w:rsid w:val="00D5306B"/>
    <w:rsid w:val="00D53154"/>
    <w:rsid w:val="00D531DE"/>
    <w:rsid w:val="00D5324B"/>
    <w:rsid w:val="00D53955"/>
    <w:rsid w:val="00D53F55"/>
    <w:rsid w:val="00D54376"/>
    <w:rsid w:val="00D54460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AB4"/>
    <w:rsid w:val="00D55D43"/>
    <w:rsid w:val="00D55FE5"/>
    <w:rsid w:val="00D56162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6FE6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373"/>
    <w:rsid w:val="00D61490"/>
    <w:rsid w:val="00D6198B"/>
    <w:rsid w:val="00D61D2C"/>
    <w:rsid w:val="00D62248"/>
    <w:rsid w:val="00D62259"/>
    <w:rsid w:val="00D624C6"/>
    <w:rsid w:val="00D62623"/>
    <w:rsid w:val="00D6269D"/>
    <w:rsid w:val="00D62C9C"/>
    <w:rsid w:val="00D62E96"/>
    <w:rsid w:val="00D6322D"/>
    <w:rsid w:val="00D63479"/>
    <w:rsid w:val="00D63580"/>
    <w:rsid w:val="00D6365C"/>
    <w:rsid w:val="00D637B2"/>
    <w:rsid w:val="00D6395E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82"/>
    <w:rsid w:val="00D658AE"/>
    <w:rsid w:val="00D658D6"/>
    <w:rsid w:val="00D65D87"/>
    <w:rsid w:val="00D65DFC"/>
    <w:rsid w:val="00D65F8D"/>
    <w:rsid w:val="00D6617A"/>
    <w:rsid w:val="00D6623D"/>
    <w:rsid w:val="00D66474"/>
    <w:rsid w:val="00D66558"/>
    <w:rsid w:val="00D6664A"/>
    <w:rsid w:val="00D66794"/>
    <w:rsid w:val="00D66952"/>
    <w:rsid w:val="00D6696D"/>
    <w:rsid w:val="00D66CD1"/>
    <w:rsid w:val="00D66D20"/>
    <w:rsid w:val="00D66DE9"/>
    <w:rsid w:val="00D66E19"/>
    <w:rsid w:val="00D66E20"/>
    <w:rsid w:val="00D66ECB"/>
    <w:rsid w:val="00D6755E"/>
    <w:rsid w:val="00D677D5"/>
    <w:rsid w:val="00D677DE"/>
    <w:rsid w:val="00D67ACD"/>
    <w:rsid w:val="00D67BD6"/>
    <w:rsid w:val="00D67F22"/>
    <w:rsid w:val="00D7002E"/>
    <w:rsid w:val="00D7051B"/>
    <w:rsid w:val="00D707C0"/>
    <w:rsid w:val="00D70D05"/>
    <w:rsid w:val="00D70D5E"/>
    <w:rsid w:val="00D70E21"/>
    <w:rsid w:val="00D71049"/>
    <w:rsid w:val="00D715F9"/>
    <w:rsid w:val="00D7177E"/>
    <w:rsid w:val="00D71786"/>
    <w:rsid w:val="00D717A6"/>
    <w:rsid w:val="00D71D9C"/>
    <w:rsid w:val="00D71F00"/>
    <w:rsid w:val="00D721D6"/>
    <w:rsid w:val="00D72447"/>
    <w:rsid w:val="00D72515"/>
    <w:rsid w:val="00D725CF"/>
    <w:rsid w:val="00D72836"/>
    <w:rsid w:val="00D72B74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6CE"/>
    <w:rsid w:val="00D748D3"/>
    <w:rsid w:val="00D74AC4"/>
    <w:rsid w:val="00D74E58"/>
    <w:rsid w:val="00D750FB"/>
    <w:rsid w:val="00D75151"/>
    <w:rsid w:val="00D75244"/>
    <w:rsid w:val="00D752A8"/>
    <w:rsid w:val="00D75A55"/>
    <w:rsid w:val="00D75A7B"/>
    <w:rsid w:val="00D75AF5"/>
    <w:rsid w:val="00D75D20"/>
    <w:rsid w:val="00D75E0E"/>
    <w:rsid w:val="00D75E1A"/>
    <w:rsid w:val="00D76590"/>
    <w:rsid w:val="00D76BAE"/>
    <w:rsid w:val="00D76C53"/>
    <w:rsid w:val="00D76E63"/>
    <w:rsid w:val="00D76EED"/>
    <w:rsid w:val="00D77185"/>
    <w:rsid w:val="00D77267"/>
    <w:rsid w:val="00D7728D"/>
    <w:rsid w:val="00D77342"/>
    <w:rsid w:val="00D77565"/>
    <w:rsid w:val="00D77839"/>
    <w:rsid w:val="00D77B3E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0B4"/>
    <w:rsid w:val="00D8117F"/>
    <w:rsid w:val="00D81802"/>
    <w:rsid w:val="00D81980"/>
    <w:rsid w:val="00D81CB3"/>
    <w:rsid w:val="00D81ED6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7EF"/>
    <w:rsid w:val="00D838F0"/>
    <w:rsid w:val="00D83983"/>
    <w:rsid w:val="00D83AFA"/>
    <w:rsid w:val="00D83D87"/>
    <w:rsid w:val="00D8422B"/>
    <w:rsid w:val="00D8481D"/>
    <w:rsid w:val="00D84832"/>
    <w:rsid w:val="00D84853"/>
    <w:rsid w:val="00D84895"/>
    <w:rsid w:val="00D84B4E"/>
    <w:rsid w:val="00D84CD1"/>
    <w:rsid w:val="00D84DCD"/>
    <w:rsid w:val="00D84DDB"/>
    <w:rsid w:val="00D85178"/>
    <w:rsid w:val="00D853B3"/>
    <w:rsid w:val="00D8543A"/>
    <w:rsid w:val="00D85585"/>
    <w:rsid w:val="00D8584A"/>
    <w:rsid w:val="00D8585D"/>
    <w:rsid w:val="00D859A3"/>
    <w:rsid w:val="00D85B4C"/>
    <w:rsid w:val="00D85CD8"/>
    <w:rsid w:val="00D85CE4"/>
    <w:rsid w:val="00D85D48"/>
    <w:rsid w:val="00D85FB7"/>
    <w:rsid w:val="00D860ED"/>
    <w:rsid w:val="00D8635A"/>
    <w:rsid w:val="00D864EC"/>
    <w:rsid w:val="00D869A5"/>
    <w:rsid w:val="00D86A06"/>
    <w:rsid w:val="00D86C4D"/>
    <w:rsid w:val="00D86CB1"/>
    <w:rsid w:val="00D86D56"/>
    <w:rsid w:val="00D871C0"/>
    <w:rsid w:val="00D8720A"/>
    <w:rsid w:val="00D8738F"/>
    <w:rsid w:val="00D8799D"/>
    <w:rsid w:val="00D87FF8"/>
    <w:rsid w:val="00D90127"/>
    <w:rsid w:val="00D90255"/>
    <w:rsid w:val="00D9065A"/>
    <w:rsid w:val="00D9070D"/>
    <w:rsid w:val="00D907AF"/>
    <w:rsid w:val="00D9092A"/>
    <w:rsid w:val="00D90957"/>
    <w:rsid w:val="00D90A79"/>
    <w:rsid w:val="00D91325"/>
    <w:rsid w:val="00D9137D"/>
    <w:rsid w:val="00D913CE"/>
    <w:rsid w:val="00D9156D"/>
    <w:rsid w:val="00D91908"/>
    <w:rsid w:val="00D91DB5"/>
    <w:rsid w:val="00D91F91"/>
    <w:rsid w:val="00D9211F"/>
    <w:rsid w:val="00D926B7"/>
    <w:rsid w:val="00D92932"/>
    <w:rsid w:val="00D92B3D"/>
    <w:rsid w:val="00D92F09"/>
    <w:rsid w:val="00D92F0F"/>
    <w:rsid w:val="00D930E9"/>
    <w:rsid w:val="00D931F6"/>
    <w:rsid w:val="00D93508"/>
    <w:rsid w:val="00D93560"/>
    <w:rsid w:val="00D93592"/>
    <w:rsid w:val="00D935AF"/>
    <w:rsid w:val="00D93686"/>
    <w:rsid w:val="00D938EC"/>
    <w:rsid w:val="00D93D05"/>
    <w:rsid w:val="00D93D11"/>
    <w:rsid w:val="00D93F32"/>
    <w:rsid w:val="00D94199"/>
    <w:rsid w:val="00D9422C"/>
    <w:rsid w:val="00D94405"/>
    <w:rsid w:val="00D94575"/>
    <w:rsid w:val="00D94752"/>
    <w:rsid w:val="00D9490F"/>
    <w:rsid w:val="00D9497B"/>
    <w:rsid w:val="00D94FEE"/>
    <w:rsid w:val="00D95116"/>
    <w:rsid w:val="00D95378"/>
    <w:rsid w:val="00D95446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3C2"/>
    <w:rsid w:val="00D964A3"/>
    <w:rsid w:val="00D969B3"/>
    <w:rsid w:val="00D96A52"/>
    <w:rsid w:val="00D96AF8"/>
    <w:rsid w:val="00D96C83"/>
    <w:rsid w:val="00D97259"/>
    <w:rsid w:val="00D97420"/>
    <w:rsid w:val="00D975E8"/>
    <w:rsid w:val="00D9781E"/>
    <w:rsid w:val="00D97B1F"/>
    <w:rsid w:val="00D97E0E"/>
    <w:rsid w:val="00D97EFA"/>
    <w:rsid w:val="00D97F54"/>
    <w:rsid w:val="00D97F59"/>
    <w:rsid w:val="00DA07CB"/>
    <w:rsid w:val="00DA0D46"/>
    <w:rsid w:val="00DA0EF4"/>
    <w:rsid w:val="00DA13C6"/>
    <w:rsid w:val="00DA15C7"/>
    <w:rsid w:val="00DA1F88"/>
    <w:rsid w:val="00DA21F4"/>
    <w:rsid w:val="00DA2346"/>
    <w:rsid w:val="00DA26FA"/>
    <w:rsid w:val="00DA2DE2"/>
    <w:rsid w:val="00DA3137"/>
    <w:rsid w:val="00DA3454"/>
    <w:rsid w:val="00DA357B"/>
    <w:rsid w:val="00DA3629"/>
    <w:rsid w:val="00DA37B3"/>
    <w:rsid w:val="00DA37BB"/>
    <w:rsid w:val="00DA3A17"/>
    <w:rsid w:val="00DA3AFC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4F43"/>
    <w:rsid w:val="00DA52D9"/>
    <w:rsid w:val="00DA532E"/>
    <w:rsid w:val="00DA5475"/>
    <w:rsid w:val="00DA547A"/>
    <w:rsid w:val="00DA564D"/>
    <w:rsid w:val="00DA5747"/>
    <w:rsid w:val="00DA5827"/>
    <w:rsid w:val="00DA5844"/>
    <w:rsid w:val="00DA5C88"/>
    <w:rsid w:val="00DA5E1A"/>
    <w:rsid w:val="00DA61D9"/>
    <w:rsid w:val="00DA6705"/>
    <w:rsid w:val="00DA6864"/>
    <w:rsid w:val="00DA6CCF"/>
    <w:rsid w:val="00DA6F4C"/>
    <w:rsid w:val="00DA6F94"/>
    <w:rsid w:val="00DA724F"/>
    <w:rsid w:val="00DA7354"/>
    <w:rsid w:val="00DA73FB"/>
    <w:rsid w:val="00DA75AA"/>
    <w:rsid w:val="00DA779D"/>
    <w:rsid w:val="00DA78A5"/>
    <w:rsid w:val="00DA7ED0"/>
    <w:rsid w:val="00DB000C"/>
    <w:rsid w:val="00DB0551"/>
    <w:rsid w:val="00DB05AB"/>
    <w:rsid w:val="00DB06E7"/>
    <w:rsid w:val="00DB09AE"/>
    <w:rsid w:val="00DB0AAA"/>
    <w:rsid w:val="00DB128A"/>
    <w:rsid w:val="00DB1594"/>
    <w:rsid w:val="00DB1699"/>
    <w:rsid w:val="00DB17C3"/>
    <w:rsid w:val="00DB1D80"/>
    <w:rsid w:val="00DB2171"/>
    <w:rsid w:val="00DB2335"/>
    <w:rsid w:val="00DB283E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5C4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21F"/>
    <w:rsid w:val="00DB53C9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9E1"/>
    <w:rsid w:val="00DB6A1D"/>
    <w:rsid w:val="00DB6FCE"/>
    <w:rsid w:val="00DB701E"/>
    <w:rsid w:val="00DB741D"/>
    <w:rsid w:val="00DB7522"/>
    <w:rsid w:val="00DB78A9"/>
    <w:rsid w:val="00DB7CD7"/>
    <w:rsid w:val="00DC018A"/>
    <w:rsid w:val="00DC01FD"/>
    <w:rsid w:val="00DC02D3"/>
    <w:rsid w:val="00DC038A"/>
    <w:rsid w:val="00DC0542"/>
    <w:rsid w:val="00DC06A5"/>
    <w:rsid w:val="00DC08CC"/>
    <w:rsid w:val="00DC0C15"/>
    <w:rsid w:val="00DC0F3E"/>
    <w:rsid w:val="00DC100A"/>
    <w:rsid w:val="00DC110B"/>
    <w:rsid w:val="00DC120B"/>
    <w:rsid w:val="00DC157D"/>
    <w:rsid w:val="00DC15F7"/>
    <w:rsid w:val="00DC1747"/>
    <w:rsid w:val="00DC199A"/>
    <w:rsid w:val="00DC1A30"/>
    <w:rsid w:val="00DC1BA4"/>
    <w:rsid w:val="00DC1FF1"/>
    <w:rsid w:val="00DC2307"/>
    <w:rsid w:val="00DC23A2"/>
    <w:rsid w:val="00DC2785"/>
    <w:rsid w:val="00DC2BD7"/>
    <w:rsid w:val="00DC2E73"/>
    <w:rsid w:val="00DC2E84"/>
    <w:rsid w:val="00DC2EF6"/>
    <w:rsid w:val="00DC330E"/>
    <w:rsid w:val="00DC3332"/>
    <w:rsid w:val="00DC346E"/>
    <w:rsid w:val="00DC357F"/>
    <w:rsid w:val="00DC3CA6"/>
    <w:rsid w:val="00DC3DEF"/>
    <w:rsid w:val="00DC3E40"/>
    <w:rsid w:val="00DC3E68"/>
    <w:rsid w:val="00DC423A"/>
    <w:rsid w:val="00DC4579"/>
    <w:rsid w:val="00DC4630"/>
    <w:rsid w:val="00DC47E6"/>
    <w:rsid w:val="00DC4845"/>
    <w:rsid w:val="00DC4ACC"/>
    <w:rsid w:val="00DC4D9D"/>
    <w:rsid w:val="00DC4F63"/>
    <w:rsid w:val="00DC537B"/>
    <w:rsid w:val="00DC55E2"/>
    <w:rsid w:val="00DC56BB"/>
    <w:rsid w:val="00DC56F7"/>
    <w:rsid w:val="00DC5754"/>
    <w:rsid w:val="00DC59B5"/>
    <w:rsid w:val="00DC59B6"/>
    <w:rsid w:val="00DC5B73"/>
    <w:rsid w:val="00DC5E76"/>
    <w:rsid w:val="00DC5F2F"/>
    <w:rsid w:val="00DC5F6C"/>
    <w:rsid w:val="00DC62C6"/>
    <w:rsid w:val="00DC6438"/>
    <w:rsid w:val="00DC6670"/>
    <w:rsid w:val="00DC681F"/>
    <w:rsid w:val="00DC6974"/>
    <w:rsid w:val="00DC6A25"/>
    <w:rsid w:val="00DC6D23"/>
    <w:rsid w:val="00DC717E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641"/>
    <w:rsid w:val="00DD0A6D"/>
    <w:rsid w:val="00DD106E"/>
    <w:rsid w:val="00DD10AE"/>
    <w:rsid w:val="00DD1125"/>
    <w:rsid w:val="00DD116B"/>
    <w:rsid w:val="00DD12F2"/>
    <w:rsid w:val="00DD1621"/>
    <w:rsid w:val="00DD1A47"/>
    <w:rsid w:val="00DD1FDC"/>
    <w:rsid w:val="00DD22B2"/>
    <w:rsid w:val="00DD2378"/>
    <w:rsid w:val="00DD245E"/>
    <w:rsid w:val="00DD2564"/>
    <w:rsid w:val="00DD27BB"/>
    <w:rsid w:val="00DD2833"/>
    <w:rsid w:val="00DD3171"/>
    <w:rsid w:val="00DD3734"/>
    <w:rsid w:val="00DD373E"/>
    <w:rsid w:val="00DD3A99"/>
    <w:rsid w:val="00DD3C9F"/>
    <w:rsid w:val="00DD3FD1"/>
    <w:rsid w:val="00DD3FEE"/>
    <w:rsid w:val="00DD4427"/>
    <w:rsid w:val="00DD48C7"/>
    <w:rsid w:val="00DD48D9"/>
    <w:rsid w:val="00DD4904"/>
    <w:rsid w:val="00DD4B69"/>
    <w:rsid w:val="00DD5342"/>
    <w:rsid w:val="00DD5910"/>
    <w:rsid w:val="00DD591D"/>
    <w:rsid w:val="00DD5EB7"/>
    <w:rsid w:val="00DD6291"/>
    <w:rsid w:val="00DD64C2"/>
    <w:rsid w:val="00DD6621"/>
    <w:rsid w:val="00DD6734"/>
    <w:rsid w:val="00DD68C2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543"/>
    <w:rsid w:val="00DE062A"/>
    <w:rsid w:val="00DE06AD"/>
    <w:rsid w:val="00DE0857"/>
    <w:rsid w:val="00DE0C39"/>
    <w:rsid w:val="00DE0DCF"/>
    <w:rsid w:val="00DE10A0"/>
    <w:rsid w:val="00DE11C5"/>
    <w:rsid w:val="00DE13D5"/>
    <w:rsid w:val="00DE1480"/>
    <w:rsid w:val="00DE1960"/>
    <w:rsid w:val="00DE1A57"/>
    <w:rsid w:val="00DE1CF4"/>
    <w:rsid w:val="00DE2114"/>
    <w:rsid w:val="00DE218F"/>
    <w:rsid w:val="00DE2278"/>
    <w:rsid w:val="00DE22BB"/>
    <w:rsid w:val="00DE2339"/>
    <w:rsid w:val="00DE25C9"/>
    <w:rsid w:val="00DE29C7"/>
    <w:rsid w:val="00DE2A5B"/>
    <w:rsid w:val="00DE2AD7"/>
    <w:rsid w:val="00DE2DBE"/>
    <w:rsid w:val="00DE34AA"/>
    <w:rsid w:val="00DE391B"/>
    <w:rsid w:val="00DE4478"/>
    <w:rsid w:val="00DE44DF"/>
    <w:rsid w:val="00DE4564"/>
    <w:rsid w:val="00DE4668"/>
    <w:rsid w:val="00DE4ADD"/>
    <w:rsid w:val="00DE4BED"/>
    <w:rsid w:val="00DE4CA6"/>
    <w:rsid w:val="00DE4CBC"/>
    <w:rsid w:val="00DE593B"/>
    <w:rsid w:val="00DE5B41"/>
    <w:rsid w:val="00DE5E71"/>
    <w:rsid w:val="00DE60B3"/>
    <w:rsid w:val="00DE63C1"/>
    <w:rsid w:val="00DE699A"/>
    <w:rsid w:val="00DE6D06"/>
    <w:rsid w:val="00DE711D"/>
    <w:rsid w:val="00DE71DC"/>
    <w:rsid w:val="00DE71E9"/>
    <w:rsid w:val="00DE7298"/>
    <w:rsid w:val="00DE7557"/>
    <w:rsid w:val="00DE7A0E"/>
    <w:rsid w:val="00DE7A2A"/>
    <w:rsid w:val="00DE7AAF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5E7"/>
    <w:rsid w:val="00DF1771"/>
    <w:rsid w:val="00DF1835"/>
    <w:rsid w:val="00DF1904"/>
    <w:rsid w:val="00DF197A"/>
    <w:rsid w:val="00DF199B"/>
    <w:rsid w:val="00DF1D10"/>
    <w:rsid w:val="00DF1E2D"/>
    <w:rsid w:val="00DF2000"/>
    <w:rsid w:val="00DF201C"/>
    <w:rsid w:val="00DF212B"/>
    <w:rsid w:val="00DF22CB"/>
    <w:rsid w:val="00DF23C4"/>
    <w:rsid w:val="00DF2442"/>
    <w:rsid w:val="00DF255E"/>
    <w:rsid w:val="00DF2824"/>
    <w:rsid w:val="00DF28CE"/>
    <w:rsid w:val="00DF2987"/>
    <w:rsid w:val="00DF2A33"/>
    <w:rsid w:val="00DF2B17"/>
    <w:rsid w:val="00DF2B94"/>
    <w:rsid w:val="00DF2B9E"/>
    <w:rsid w:val="00DF2D4E"/>
    <w:rsid w:val="00DF31F9"/>
    <w:rsid w:val="00DF3378"/>
    <w:rsid w:val="00DF35E3"/>
    <w:rsid w:val="00DF3611"/>
    <w:rsid w:val="00DF3A48"/>
    <w:rsid w:val="00DF3C2D"/>
    <w:rsid w:val="00DF3C45"/>
    <w:rsid w:val="00DF3CDE"/>
    <w:rsid w:val="00DF412D"/>
    <w:rsid w:val="00DF4356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05"/>
    <w:rsid w:val="00DF5BC6"/>
    <w:rsid w:val="00DF5D0E"/>
    <w:rsid w:val="00DF5E2E"/>
    <w:rsid w:val="00DF6058"/>
    <w:rsid w:val="00DF63C7"/>
    <w:rsid w:val="00DF6918"/>
    <w:rsid w:val="00DF69F6"/>
    <w:rsid w:val="00DF6BE8"/>
    <w:rsid w:val="00DF6EED"/>
    <w:rsid w:val="00DF70CF"/>
    <w:rsid w:val="00DF7366"/>
    <w:rsid w:val="00DF73B5"/>
    <w:rsid w:val="00DF73DD"/>
    <w:rsid w:val="00DF750A"/>
    <w:rsid w:val="00DF783B"/>
    <w:rsid w:val="00DF7B7A"/>
    <w:rsid w:val="00DF7C4C"/>
    <w:rsid w:val="00DF7E27"/>
    <w:rsid w:val="00DF7EB3"/>
    <w:rsid w:val="00E00121"/>
    <w:rsid w:val="00E0013A"/>
    <w:rsid w:val="00E0045D"/>
    <w:rsid w:val="00E0078C"/>
    <w:rsid w:val="00E00960"/>
    <w:rsid w:val="00E00A26"/>
    <w:rsid w:val="00E00B1E"/>
    <w:rsid w:val="00E0113A"/>
    <w:rsid w:val="00E0133B"/>
    <w:rsid w:val="00E016A9"/>
    <w:rsid w:val="00E01742"/>
    <w:rsid w:val="00E018B7"/>
    <w:rsid w:val="00E01948"/>
    <w:rsid w:val="00E01B57"/>
    <w:rsid w:val="00E01B92"/>
    <w:rsid w:val="00E01D5D"/>
    <w:rsid w:val="00E01EA2"/>
    <w:rsid w:val="00E02049"/>
    <w:rsid w:val="00E021A4"/>
    <w:rsid w:val="00E02233"/>
    <w:rsid w:val="00E027B9"/>
    <w:rsid w:val="00E02866"/>
    <w:rsid w:val="00E02B34"/>
    <w:rsid w:val="00E02C4E"/>
    <w:rsid w:val="00E02DFC"/>
    <w:rsid w:val="00E0305A"/>
    <w:rsid w:val="00E030E2"/>
    <w:rsid w:val="00E035A8"/>
    <w:rsid w:val="00E03AED"/>
    <w:rsid w:val="00E03CCA"/>
    <w:rsid w:val="00E03CCB"/>
    <w:rsid w:val="00E03CE7"/>
    <w:rsid w:val="00E03E6C"/>
    <w:rsid w:val="00E04180"/>
    <w:rsid w:val="00E04246"/>
    <w:rsid w:val="00E042D1"/>
    <w:rsid w:val="00E04569"/>
    <w:rsid w:val="00E045A7"/>
    <w:rsid w:val="00E0461F"/>
    <w:rsid w:val="00E04AA5"/>
    <w:rsid w:val="00E04C69"/>
    <w:rsid w:val="00E04CDB"/>
    <w:rsid w:val="00E04F03"/>
    <w:rsid w:val="00E05008"/>
    <w:rsid w:val="00E05032"/>
    <w:rsid w:val="00E051DF"/>
    <w:rsid w:val="00E056FD"/>
    <w:rsid w:val="00E0573F"/>
    <w:rsid w:val="00E05782"/>
    <w:rsid w:val="00E05D6F"/>
    <w:rsid w:val="00E05F25"/>
    <w:rsid w:val="00E06231"/>
    <w:rsid w:val="00E06255"/>
    <w:rsid w:val="00E0632D"/>
    <w:rsid w:val="00E064B7"/>
    <w:rsid w:val="00E06795"/>
    <w:rsid w:val="00E068A0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07FA6"/>
    <w:rsid w:val="00E10173"/>
    <w:rsid w:val="00E10343"/>
    <w:rsid w:val="00E1044D"/>
    <w:rsid w:val="00E10592"/>
    <w:rsid w:val="00E10636"/>
    <w:rsid w:val="00E10678"/>
    <w:rsid w:val="00E10782"/>
    <w:rsid w:val="00E107B7"/>
    <w:rsid w:val="00E10A17"/>
    <w:rsid w:val="00E10DB6"/>
    <w:rsid w:val="00E111C7"/>
    <w:rsid w:val="00E1120A"/>
    <w:rsid w:val="00E116FD"/>
    <w:rsid w:val="00E11966"/>
    <w:rsid w:val="00E11B53"/>
    <w:rsid w:val="00E1214D"/>
    <w:rsid w:val="00E12206"/>
    <w:rsid w:val="00E1229C"/>
    <w:rsid w:val="00E125E3"/>
    <w:rsid w:val="00E133C2"/>
    <w:rsid w:val="00E135FF"/>
    <w:rsid w:val="00E1384F"/>
    <w:rsid w:val="00E13CE9"/>
    <w:rsid w:val="00E13DC1"/>
    <w:rsid w:val="00E13DDE"/>
    <w:rsid w:val="00E13F9F"/>
    <w:rsid w:val="00E141B3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9"/>
    <w:rsid w:val="00E15D6E"/>
    <w:rsid w:val="00E15E63"/>
    <w:rsid w:val="00E15FAF"/>
    <w:rsid w:val="00E15FC9"/>
    <w:rsid w:val="00E15FE0"/>
    <w:rsid w:val="00E16126"/>
    <w:rsid w:val="00E1615B"/>
    <w:rsid w:val="00E161A5"/>
    <w:rsid w:val="00E16614"/>
    <w:rsid w:val="00E166C1"/>
    <w:rsid w:val="00E1689F"/>
    <w:rsid w:val="00E16B03"/>
    <w:rsid w:val="00E16C66"/>
    <w:rsid w:val="00E16CAC"/>
    <w:rsid w:val="00E17259"/>
    <w:rsid w:val="00E1764F"/>
    <w:rsid w:val="00E17789"/>
    <w:rsid w:val="00E17944"/>
    <w:rsid w:val="00E179FD"/>
    <w:rsid w:val="00E17A01"/>
    <w:rsid w:val="00E17B24"/>
    <w:rsid w:val="00E17D20"/>
    <w:rsid w:val="00E2017B"/>
    <w:rsid w:val="00E2037B"/>
    <w:rsid w:val="00E203B4"/>
    <w:rsid w:val="00E205D1"/>
    <w:rsid w:val="00E206FD"/>
    <w:rsid w:val="00E20767"/>
    <w:rsid w:val="00E20BCD"/>
    <w:rsid w:val="00E20C91"/>
    <w:rsid w:val="00E20CE3"/>
    <w:rsid w:val="00E20F6F"/>
    <w:rsid w:val="00E20FD0"/>
    <w:rsid w:val="00E210FA"/>
    <w:rsid w:val="00E21213"/>
    <w:rsid w:val="00E21239"/>
    <w:rsid w:val="00E218E3"/>
    <w:rsid w:val="00E21F58"/>
    <w:rsid w:val="00E2229E"/>
    <w:rsid w:val="00E22312"/>
    <w:rsid w:val="00E22680"/>
    <w:rsid w:val="00E22B93"/>
    <w:rsid w:val="00E22DDD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5B81"/>
    <w:rsid w:val="00E265CD"/>
    <w:rsid w:val="00E26B3B"/>
    <w:rsid w:val="00E26CB8"/>
    <w:rsid w:val="00E26E0A"/>
    <w:rsid w:val="00E2734E"/>
    <w:rsid w:val="00E2746D"/>
    <w:rsid w:val="00E27529"/>
    <w:rsid w:val="00E275A7"/>
    <w:rsid w:val="00E277BD"/>
    <w:rsid w:val="00E2797A"/>
    <w:rsid w:val="00E27AF5"/>
    <w:rsid w:val="00E27BD2"/>
    <w:rsid w:val="00E27F23"/>
    <w:rsid w:val="00E3024F"/>
    <w:rsid w:val="00E3044C"/>
    <w:rsid w:val="00E30460"/>
    <w:rsid w:val="00E3057F"/>
    <w:rsid w:val="00E30620"/>
    <w:rsid w:val="00E30981"/>
    <w:rsid w:val="00E309B6"/>
    <w:rsid w:val="00E309CA"/>
    <w:rsid w:val="00E30B45"/>
    <w:rsid w:val="00E30DAD"/>
    <w:rsid w:val="00E31558"/>
    <w:rsid w:val="00E31C25"/>
    <w:rsid w:val="00E31C95"/>
    <w:rsid w:val="00E31CDD"/>
    <w:rsid w:val="00E31E1A"/>
    <w:rsid w:val="00E32066"/>
    <w:rsid w:val="00E32164"/>
    <w:rsid w:val="00E325DB"/>
    <w:rsid w:val="00E32725"/>
    <w:rsid w:val="00E32A7D"/>
    <w:rsid w:val="00E32A99"/>
    <w:rsid w:val="00E32CE5"/>
    <w:rsid w:val="00E3302E"/>
    <w:rsid w:val="00E331AA"/>
    <w:rsid w:val="00E335EE"/>
    <w:rsid w:val="00E33A5A"/>
    <w:rsid w:val="00E33CB9"/>
    <w:rsid w:val="00E343BD"/>
    <w:rsid w:val="00E343EC"/>
    <w:rsid w:val="00E34862"/>
    <w:rsid w:val="00E34913"/>
    <w:rsid w:val="00E34935"/>
    <w:rsid w:val="00E34ADA"/>
    <w:rsid w:val="00E34B16"/>
    <w:rsid w:val="00E34B29"/>
    <w:rsid w:val="00E34C08"/>
    <w:rsid w:val="00E34D63"/>
    <w:rsid w:val="00E34D73"/>
    <w:rsid w:val="00E35A26"/>
    <w:rsid w:val="00E35C77"/>
    <w:rsid w:val="00E35F93"/>
    <w:rsid w:val="00E362B6"/>
    <w:rsid w:val="00E36912"/>
    <w:rsid w:val="00E369AE"/>
    <w:rsid w:val="00E36B2F"/>
    <w:rsid w:val="00E36DA5"/>
    <w:rsid w:val="00E370CB"/>
    <w:rsid w:val="00E37231"/>
    <w:rsid w:val="00E373C0"/>
    <w:rsid w:val="00E373CD"/>
    <w:rsid w:val="00E373DA"/>
    <w:rsid w:val="00E37565"/>
    <w:rsid w:val="00E37652"/>
    <w:rsid w:val="00E377B6"/>
    <w:rsid w:val="00E377D8"/>
    <w:rsid w:val="00E37A0D"/>
    <w:rsid w:val="00E37FCC"/>
    <w:rsid w:val="00E400F4"/>
    <w:rsid w:val="00E40271"/>
    <w:rsid w:val="00E4079E"/>
    <w:rsid w:val="00E408DB"/>
    <w:rsid w:val="00E40C2B"/>
    <w:rsid w:val="00E41085"/>
    <w:rsid w:val="00E410BA"/>
    <w:rsid w:val="00E41333"/>
    <w:rsid w:val="00E414E7"/>
    <w:rsid w:val="00E41AE2"/>
    <w:rsid w:val="00E41EC2"/>
    <w:rsid w:val="00E41ED1"/>
    <w:rsid w:val="00E42308"/>
    <w:rsid w:val="00E423DD"/>
    <w:rsid w:val="00E428B1"/>
    <w:rsid w:val="00E42917"/>
    <w:rsid w:val="00E432E7"/>
    <w:rsid w:val="00E43692"/>
    <w:rsid w:val="00E437D2"/>
    <w:rsid w:val="00E4383F"/>
    <w:rsid w:val="00E43978"/>
    <w:rsid w:val="00E43C24"/>
    <w:rsid w:val="00E44199"/>
    <w:rsid w:val="00E44342"/>
    <w:rsid w:val="00E443C2"/>
    <w:rsid w:val="00E4441F"/>
    <w:rsid w:val="00E4444E"/>
    <w:rsid w:val="00E4476D"/>
    <w:rsid w:val="00E44888"/>
    <w:rsid w:val="00E44C41"/>
    <w:rsid w:val="00E44C85"/>
    <w:rsid w:val="00E44E29"/>
    <w:rsid w:val="00E44E57"/>
    <w:rsid w:val="00E44FD4"/>
    <w:rsid w:val="00E45831"/>
    <w:rsid w:val="00E45BBF"/>
    <w:rsid w:val="00E45C79"/>
    <w:rsid w:val="00E46268"/>
    <w:rsid w:val="00E46379"/>
    <w:rsid w:val="00E4637D"/>
    <w:rsid w:val="00E4675B"/>
    <w:rsid w:val="00E468B6"/>
    <w:rsid w:val="00E46910"/>
    <w:rsid w:val="00E4729C"/>
    <w:rsid w:val="00E476F8"/>
    <w:rsid w:val="00E4774D"/>
    <w:rsid w:val="00E4777C"/>
    <w:rsid w:val="00E47D11"/>
    <w:rsid w:val="00E47EA0"/>
    <w:rsid w:val="00E50220"/>
    <w:rsid w:val="00E503E6"/>
    <w:rsid w:val="00E50711"/>
    <w:rsid w:val="00E50866"/>
    <w:rsid w:val="00E50998"/>
    <w:rsid w:val="00E50C33"/>
    <w:rsid w:val="00E50CF3"/>
    <w:rsid w:val="00E50D95"/>
    <w:rsid w:val="00E50DF8"/>
    <w:rsid w:val="00E515F7"/>
    <w:rsid w:val="00E5169C"/>
    <w:rsid w:val="00E516D0"/>
    <w:rsid w:val="00E51B2D"/>
    <w:rsid w:val="00E51B8A"/>
    <w:rsid w:val="00E51C21"/>
    <w:rsid w:val="00E51F4B"/>
    <w:rsid w:val="00E5214C"/>
    <w:rsid w:val="00E521E0"/>
    <w:rsid w:val="00E522C3"/>
    <w:rsid w:val="00E52531"/>
    <w:rsid w:val="00E52818"/>
    <w:rsid w:val="00E52AE0"/>
    <w:rsid w:val="00E52EC5"/>
    <w:rsid w:val="00E534A6"/>
    <w:rsid w:val="00E534DA"/>
    <w:rsid w:val="00E53A25"/>
    <w:rsid w:val="00E53B0A"/>
    <w:rsid w:val="00E53C5E"/>
    <w:rsid w:val="00E53C72"/>
    <w:rsid w:val="00E53E07"/>
    <w:rsid w:val="00E5406F"/>
    <w:rsid w:val="00E54094"/>
    <w:rsid w:val="00E542B5"/>
    <w:rsid w:val="00E54308"/>
    <w:rsid w:val="00E544EA"/>
    <w:rsid w:val="00E545C2"/>
    <w:rsid w:val="00E546FB"/>
    <w:rsid w:val="00E5486B"/>
    <w:rsid w:val="00E548FC"/>
    <w:rsid w:val="00E549BA"/>
    <w:rsid w:val="00E549FD"/>
    <w:rsid w:val="00E54A20"/>
    <w:rsid w:val="00E54B73"/>
    <w:rsid w:val="00E54CF9"/>
    <w:rsid w:val="00E54EA5"/>
    <w:rsid w:val="00E55693"/>
    <w:rsid w:val="00E556D9"/>
    <w:rsid w:val="00E55E35"/>
    <w:rsid w:val="00E562A6"/>
    <w:rsid w:val="00E5632B"/>
    <w:rsid w:val="00E567E9"/>
    <w:rsid w:val="00E56DFC"/>
    <w:rsid w:val="00E57741"/>
    <w:rsid w:val="00E57818"/>
    <w:rsid w:val="00E57B9E"/>
    <w:rsid w:val="00E57DB7"/>
    <w:rsid w:val="00E57F0C"/>
    <w:rsid w:val="00E600A1"/>
    <w:rsid w:val="00E60105"/>
    <w:rsid w:val="00E602B8"/>
    <w:rsid w:val="00E604D3"/>
    <w:rsid w:val="00E605D3"/>
    <w:rsid w:val="00E60680"/>
    <w:rsid w:val="00E60823"/>
    <w:rsid w:val="00E608DB"/>
    <w:rsid w:val="00E60C8E"/>
    <w:rsid w:val="00E61007"/>
    <w:rsid w:val="00E6102B"/>
    <w:rsid w:val="00E61067"/>
    <w:rsid w:val="00E61138"/>
    <w:rsid w:val="00E614EE"/>
    <w:rsid w:val="00E6188D"/>
    <w:rsid w:val="00E619B1"/>
    <w:rsid w:val="00E61AB2"/>
    <w:rsid w:val="00E61DBE"/>
    <w:rsid w:val="00E62068"/>
    <w:rsid w:val="00E62199"/>
    <w:rsid w:val="00E6246E"/>
    <w:rsid w:val="00E624D7"/>
    <w:rsid w:val="00E624ED"/>
    <w:rsid w:val="00E62685"/>
    <w:rsid w:val="00E627A7"/>
    <w:rsid w:val="00E62941"/>
    <w:rsid w:val="00E62A8D"/>
    <w:rsid w:val="00E62AB1"/>
    <w:rsid w:val="00E62D7F"/>
    <w:rsid w:val="00E62E54"/>
    <w:rsid w:val="00E62EA4"/>
    <w:rsid w:val="00E62EEA"/>
    <w:rsid w:val="00E6301A"/>
    <w:rsid w:val="00E63140"/>
    <w:rsid w:val="00E63478"/>
    <w:rsid w:val="00E634D6"/>
    <w:rsid w:val="00E635D7"/>
    <w:rsid w:val="00E635F0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A3B"/>
    <w:rsid w:val="00E64CFA"/>
    <w:rsid w:val="00E65208"/>
    <w:rsid w:val="00E6521D"/>
    <w:rsid w:val="00E6548F"/>
    <w:rsid w:val="00E65514"/>
    <w:rsid w:val="00E655AD"/>
    <w:rsid w:val="00E655C8"/>
    <w:rsid w:val="00E6567F"/>
    <w:rsid w:val="00E65862"/>
    <w:rsid w:val="00E65BC7"/>
    <w:rsid w:val="00E65C12"/>
    <w:rsid w:val="00E65FC4"/>
    <w:rsid w:val="00E662CB"/>
    <w:rsid w:val="00E66721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19C"/>
    <w:rsid w:val="00E703F4"/>
    <w:rsid w:val="00E704E1"/>
    <w:rsid w:val="00E7069A"/>
    <w:rsid w:val="00E70A37"/>
    <w:rsid w:val="00E70A8A"/>
    <w:rsid w:val="00E70BC5"/>
    <w:rsid w:val="00E70C8C"/>
    <w:rsid w:val="00E70D59"/>
    <w:rsid w:val="00E70E0F"/>
    <w:rsid w:val="00E70F72"/>
    <w:rsid w:val="00E70FCD"/>
    <w:rsid w:val="00E7109F"/>
    <w:rsid w:val="00E7129C"/>
    <w:rsid w:val="00E7131A"/>
    <w:rsid w:val="00E718E1"/>
    <w:rsid w:val="00E71C7E"/>
    <w:rsid w:val="00E71D27"/>
    <w:rsid w:val="00E71E1B"/>
    <w:rsid w:val="00E72753"/>
    <w:rsid w:val="00E729AD"/>
    <w:rsid w:val="00E72BE9"/>
    <w:rsid w:val="00E72C3C"/>
    <w:rsid w:val="00E72C5E"/>
    <w:rsid w:val="00E72D8A"/>
    <w:rsid w:val="00E72FFD"/>
    <w:rsid w:val="00E73163"/>
    <w:rsid w:val="00E732B4"/>
    <w:rsid w:val="00E7334D"/>
    <w:rsid w:val="00E739D3"/>
    <w:rsid w:val="00E74013"/>
    <w:rsid w:val="00E7435B"/>
    <w:rsid w:val="00E746C5"/>
    <w:rsid w:val="00E7470C"/>
    <w:rsid w:val="00E74A7C"/>
    <w:rsid w:val="00E75170"/>
    <w:rsid w:val="00E7535E"/>
    <w:rsid w:val="00E753A1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53F"/>
    <w:rsid w:val="00E765B2"/>
    <w:rsid w:val="00E767F1"/>
    <w:rsid w:val="00E767F4"/>
    <w:rsid w:val="00E7685E"/>
    <w:rsid w:val="00E7687A"/>
    <w:rsid w:val="00E76E01"/>
    <w:rsid w:val="00E76E0A"/>
    <w:rsid w:val="00E77023"/>
    <w:rsid w:val="00E77025"/>
    <w:rsid w:val="00E7743B"/>
    <w:rsid w:val="00E77469"/>
    <w:rsid w:val="00E77568"/>
    <w:rsid w:val="00E77A2A"/>
    <w:rsid w:val="00E8023E"/>
    <w:rsid w:val="00E80284"/>
    <w:rsid w:val="00E80295"/>
    <w:rsid w:val="00E80728"/>
    <w:rsid w:val="00E80896"/>
    <w:rsid w:val="00E809B4"/>
    <w:rsid w:val="00E80A88"/>
    <w:rsid w:val="00E80DB6"/>
    <w:rsid w:val="00E810DF"/>
    <w:rsid w:val="00E81501"/>
    <w:rsid w:val="00E8171A"/>
    <w:rsid w:val="00E819B5"/>
    <w:rsid w:val="00E81CCA"/>
    <w:rsid w:val="00E82086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997"/>
    <w:rsid w:val="00E83C5F"/>
    <w:rsid w:val="00E84120"/>
    <w:rsid w:val="00E8419E"/>
    <w:rsid w:val="00E8426A"/>
    <w:rsid w:val="00E844B8"/>
    <w:rsid w:val="00E846B4"/>
    <w:rsid w:val="00E848F3"/>
    <w:rsid w:val="00E849EA"/>
    <w:rsid w:val="00E849F9"/>
    <w:rsid w:val="00E84A9D"/>
    <w:rsid w:val="00E84B75"/>
    <w:rsid w:val="00E84C9E"/>
    <w:rsid w:val="00E84D5A"/>
    <w:rsid w:val="00E84DA6"/>
    <w:rsid w:val="00E84E03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250"/>
    <w:rsid w:val="00E86456"/>
    <w:rsid w:val="00E866EA"/>
    <w:rsid w:val="00E868E4"/>
    <w:rsid w:val="00E86BF2"/>
    <w:rsid w:val="00E8735B"/>
    <w:rsid w:val="00E8746C"/>
    <w:rsid w:val="00E87A2A"/>
    <w:rsid w:val="00E87AC5"/>
    <w:rsid w:val="00E87CD4"/>
    <w:rsid w:val="00E87E00"/>
    <w:rsid w:val="00E901FF"/>
    <w:rsid w:val="00E902BA"/>
    <w:rsid w:val="00E90439"/>
    <w:rsid w:val="00E90574"/>
    <w:rsid w:val="00E909C5"/>
    <w:rsid w:val="00E90A71"/>
    <w:rsid w:val="00E90A7C"/>
    <w:rsid w:val="00E90CBC"/>
    <w:rsid w:val="00E90D39"/>
    <w:rsid w:val="00E910E4"/>
    <w:rsid w:val="00E91196"/>
    <w:rsid w:val="00E911F5"/>
    <w:rsid w:val="00E912E6"/>
    <w:rsid w:val="00E915A8"/>
    <w:rsid w:val="00E916B8"/>
    <w:rsid w:val="00E91745"/>
    <w:rsid w:val="00E91962"/>
    <w:rsid w:val="00E91DF8"/>
    <w:rsid w:val="00E91E30"/>
    <w:rsid w:val="00E91E79"/>
    <w:rsid w:val="00E91F97"/>
    <w:rsid w:val="00E91FBD"/>
    <w:rsid w:val="00E91FE7"/>
    <w:rsid w:val="00E92044"/>
    <w:rsid w:val="00E921E9"/>
    <w:rsid w:val="00E925AB"/>
    <w:rsid w:val="00E925CC"/>
    <w:rsid w:val="00E92622"/>
    <w:rsid w:val="00E929A5"/>
    <w:rsid w:val="00E92AD0"/>
    <w:rsid w:val="00E92FE3"/>
    <w:rsid w:val="00E937B8"/>
    <w:rsid w:val="00E938A0"/>
    <w:rsid w:val="00E93E88"/>
    <w:rsid w:val="00E93EB0"/>
    <w:rsid w:val="00E93F0D"/>
    <w:rsid w:val="00E94135"/>
    <w:rsid w:val="00E94145"/>
    <w:rsid w:val="00E946A5"/>
    <w:rsid w:val="00E947ED"/>
    <w:rsid w:val="00E948B6"/>
    <w:rsid w:val="00E94E5C"/>
    <w:rsid w:val="00E95093"/>
    <w:rsid w:val="00E951AC"/>
    <w:rsid w:val="00E9521F"/>
    <w:rsid w:val="00E953C8"/>
    <w:rsid w:val="00E95430"/>
    <w:rsid w:val="00E956A0"/>
    <w:rsid w:val="00E957A6"/>
    <w:rsid w:val="00E95D8F"/>
    <w:rsid w:val="00E966A8"/>
    <w:rsid w:val="00E966D1"/>
    <w:rsid w:val="00E969A1"/>
    <w:rsid w:val="00E969D5"/>
    <w:rsid w:val="00E96DFB"/>
    <w:rsid w:val="00E96F6A"/>
    <w:rsid w:val="00E97188"/>
    <w:rsid w:val="00E97247"/>
    <w:rsid w:val="00E972CA"/>
    <w:rsid w:val="00E973AC"/>
    <w:rsid w:val="00E974EB"/>
    <w:rsid w:val="00E97578"/>
    <w:rsid w:val="00E97819"/>
    <w:rsid w:val="00E9781F"/>
    <w:rsid w:val="00E978BC"/>
    <w:rsid w:val="00EA00F7"/>
    <w:rsid w:val="00EA03DB"/>
    <w:rsid w:val="00EA05D1"/>
    <w:rsid w:val="00EA06EA"/>
    <w:rsid w:val="00EA06F1"/>
    <w:rsid w:val="00EA0AF6"/>
    <w:rsid w:val="00EA0C35"/>
    <w:rsid w:val="00EA0CF4"/>
    <w:rsid w:val="00EA0D21"/>
    <w:rsid w:val="00EA1027"/>
    <w:rsid w:val="00EA1336"/>
    <w:rsid w:val="00EA135F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27"/>
    <w:rsid w:val="00EA22B3"/>
    <w:rsid w:val="00EA23BC"/>
    <w:rsid w:val="00EA2541"/>
    <w:rsid w:val="00EA2587"/>
    <w:rsid w:val="00EA2597"/>
    <w:rsid w:val="00EA2601"/>
    <w:rsid w:val="00EA26E6"/>
    <w:rsid w:val="00EA272A"/>
    <w:rsid w:val="00EA29A0"/>
    <w:rsid w:val="00EA3166"/>
    <w:rsid w:val="00EA33B1"/>
    <w:rsid w:val="00EA3449"/>
    <w:rsid w:val="00EA3460"/>
    <w:rsid w:val="00EA3516"/>
    <w:rsid w:val="00EA38A6"/>
    <w:rsid w:val="00EA39A0"/>
    <w:rsid w:val="00EA3BAF"/>
    <w:rsid w:val="00EA3DD8"/>
    <w:rsid w:val="00EA4082"/>
    <w:rsid w:val="00EA4A4C"/>
    <w:rsid w:val="00EA4A7A"/>
    <w:rsid w:val="00EA4AEA"/>
    <w:rsid w:val="00EA536B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36"/>
    <w:rsid w:val="00EA68AB"/>
    <w:rsid w:val="00EA6D02"/>
    <w:rsid w:val="00EA6D1C"/>
    <w:rsid w:val="00EA6D4D"/>
    <w:rsid w:val="00EA6EBC"/>
    <w:rsid w:val="00EA6F8F"/>
    <w:rsid w:val="00EA7401"/>
    <w:rsid w:val="00EA75B5"/>
    <w:rsid w:val="00EA760C"/>
    <w:rsid w:val="00EA769D"/>
    <w:rsid w:val="00EA7C97"/>
    <w:rsid w:val="00EB00E0"/>
    <w:rsid w:val="00EB072B"/>
    <w:rsid w:val="00EB073A"/>
    <w:rsid w:val="00EB0847"/>
    <w:rsid w:val="00EB08EB"/>
    <w:rsid w:val="00EB08FA"/>
    <w:rsid w:val="00EB0968"/>
    <w:rsid w:val="00EB09CD"/>
    <w:rsid w:val="00EB0A6D"/>
    <w:rsid w:val="00EB0C64"/>
    <w:rsid w:val="00EB0DEA"/>
    <w:rsid w:val="00EB12B7"/>
    <w:rsid w:val="00EB1347"/>
    <w:rsid w:val="00EB13E4"/>
    <w:rsid w:val="00EB161E"/>
    <w:rsid w:val="00EB1865"/>
    <w:rsid w:val="00EB1E49"/>
    <w:rsid w:val="00EB1E4E"/>
    <w:rsid w:val="00EB2589"/>
    <w:rsid w:val="00EB2883"/>
    <w:rsid w:val="00EB28BF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396"/>
    <w:rsid w:val="00EB55D4"/>
    <w:rsid w:val="00EB59AA"/>
    <w:rsid w:val="00EB5C05"/>
    <w:rsid w:val="00EB5CA7"/>
    <w:rsid w:val="00EB5F88"/>
    <w:rsid w:val="00EB5FA4"/>
    <w:rsid w:val="00EB602A"/>
    <w:rsid w:val="00EB6125"/>
    <w:rsid w:val="00EB6161"/>
    <w:rsid w:val="00EB619A"/>
    <w:rsid w:val="00EB64E6"/>
    <w:rsid w:val="00EB668F"/>
    <w:rsid w:val="00EB6974"/>
    <w:rsid w:val="00EB6AA3"/>
    <w:rsid w:val="00EB6B44"/>
    <w:rsid w:val="00EB6C59"/>
    <w:rsid w:val="00EB6EEC"/>
    <w:rsid w:val="00EB6F63"/>
    <w:rsid w:val="00EB6F8F"/>
    <w:rsid w:val="00EB71CB"/>
    <w:rsid w:val="00EB71EB"/>
    <w:rsid w:val="00EB733A"/>
    <w:rsid w:val="00EB7447"/>
    <w:rsid w:val="00EB75A0"/>
    <w:rsid w:val="00EB75B1"/>
    <w:rsid w:val="00EB762E"/>
    <w:rsid w:val="00EB7719"/>
    <w:rsid w:val="00EB793A"/>
    <w:rsid w:val="00EB7A14"/>
    <w:rsid w:val="00EB7BD4"/>
    <w:rsid w:val="00EB7C54"/>
    <w:rsid w:val="00EB7CED"/>
    <w:rsid w:val="00EB7CF1"/>
    <w:rsid w:val="00EC03C9"/>
    <w:rsid w:val="00EC09FD"/>
    <w:rsid w:val="00EC0AE8"/>
    <w:rsid w:val="00EC0BBD"/>
    <w:rsid w:val="00EC0D25"/>
    <w:rsid w:val="00EC0DC1"/>
    <w:rsid w:val="00EC0DED"/>
    <w:rsid w:val="00EC14B7"/>
    <w:rsid w:val="00EC1635"/>
    <w:rsid w:val="00EC17F3"/>
    <w:rsid w:val="00EC1857"/>
    <w:rsid w:val="00EC195B"/>
    <w:rsid w:val="00EC2260"/>
    <w:rsid w:val="00EC228A"/>
    <w:rsid w:val="00EC22A4"/>
    <w:rsid w:val="00EC2594"/>
    <w:rsid w:val="00EC291B"/>
    <w:rsid w:val="00EC2AB9"/>
    <w:rsid w:val="00EC2B10"/>
    <w:rsid w:val="00EC2D43"/>
    <w:rsid w:val="00EC2DB6"/>
    <w:rsid w:val="00EC2E72"/>
    <w:rsid w:val="00EC31DD"/>
    <w:rsid w:val="00EC3367"/>
    <w:rsid w:val="00EC3581"/>
    <w:rsid w:val="00EC35A5"/>
    <w:rsid w:val="00EC39E2"/>
    <w:rsid w:val="00EC3C3C"/>
    <w:rsid w:val="00EC3DDC"/>
    <w:rsid w:val="00EC3FDA"/>
    <w:rsid w:val="00EC417A"/>
    <w:rsid w:val="00EC47E3"/>
    <w:rsid w:val="00EC4A06"/>
    <w:rsid w:val="00EC4B14"/>
    <w:rsid w:val="00EC4C28"/>
    <w:rsid w:val="00EC5024"/>
    <w:rsid w:val="00EC51B8"/>
    <w:rsid w:val="00EC5325"/>
    <w:rsid w:val="00EC55A8"/>
    <w:rsid w:val="00EC57A9"/>
    <w:rsid w:val="00EC59C0"/>
    <w:rsid w:val="00EC5BCB"/>
    <w:rsid w:val="00EC5D45"/>
    <w:rsid w:val="00EC5E34"/>
    <w:rsid w:val="00EC5F4E"/>
    <w:rsid w:val="00EC5F7B"/>
    <w:rsid w:val="00EC6011"/>
    <w:rsid w:val="00EC6110"/>
    <w:rsid w:val="00EC62CB"/>
    <w:rsid w:val="00EC62ED"/>
    <w:rsid w:val="00EC6331"/>
    <w:rsid w:val="00EC63BE"/>
    <w:rsid w:val="00EC66F8"/>
    <w:rsid w:val="00EC6BFD"/>
    <w:rsid w:val="00EC7048"/>
    <w:rsid w:val="00EC7140"/>
    <w:rsid w:val="00EC71D6"/>
    <w:rsid w:val="00EC724E"/>
    <w:rsid w:val="00EC7302"/>
    <w:rsid w:val="00EC7364"/>
    <w:rsid w:val="00EC7398"/>
    <w:rsid w:val="00EC73F4"/>
    <w:rsid w:val="00EC7AD6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D2"/>
    <w:rsid w:val="00ED085F"/>
    <w:rsid w:val="00ED08AE"/>
    <w:rsid w:val="00ED0AF4"/>
    <w:rsid w:val="00ED0C43"/>
    <w:rsid w:val="00ED0E63"/>
    <w:rsid w:val="00ED0F76"/>
    <w:rsid w:val="00ED11E8"/>
    <w:rsid w:val="00ED123A"/>
    <w:rsid w:val="00ED1261"/>
    <w:rsid w:val="00ED148B"/>
    <w:rsid w:val="00ED18A3"/>
    <w:rsid w:val="00ED1D0B"/>
    <w:rsid w:val="00ED1E2F"/>
    <w:rsid w:val="00ED2236"/>
    <w:rsid w:val="00ED2295"/>
    <w:rsid w:val="00ED2752"/>
    <w:rsid w:val="00ED2AC6"/>
    <w:rsid w:val="00ED2D61"/>
    <w:rsid w:val="00ED3671"/>
    <w:rsid w:val="00ED37D8"/>
    <w:rsid w:val="00ED38DE"/>
    <w:rsid w:val="00ED3D8F"/>
    <w:rsid w:val="00ED3E0D"/>
    <w:rsid w:val="00ED441A"/>
    <w:rsid w:val="00ED46D7"/>
    <w:rsid w:val="00ED49E4"/>
    <w:rsid w:val="00ED4ED9"/>
    <w:rsid w:val="00ED52CC"/>
    <w:rsid w:val="00ED53BD"/>
    <w:rsid w:val="00ED55F1"/>
    <w:rsid w:val="00ED560F"/>
    <w:rsid w:val="00ED57D7"/>
    <w:rsid w:val="00ED5874"/>
    <w:rsid w:val="00ED5916"/>
    <w:rsid w:val="00ED5C02"/>
    <w:rsid w:val="00ED5F69"/>
    <w:rsid w:val="00ED60BB"/>
    <w:rsid w:val="00ED65E0"/>
    <w:rsid w:val="00ED67E9"/>
    <w:rsid w:val="00ED6941"/>
    <w:rsid w:val="00ED6C6A"/>
    <w:rsid w:val="00ED6E93"/>
    <w:rsid w:val="00ED7224"/>
    <w:rsid w:val="00ED722A"/>
    <w:rsid w:val="00ED727E"/>
    <w:rsid w:val="00ED730B"/>
    <w:rsid w:val="00ED74B3"/>
    <w:rsid w:val="00ED7678"/>
    <w:rsid w:val="00ED7ED8"/>
    <w:rsid w:val="00EE014F"/>
    <w:rsid w:val="00EE028A"/>
    <w:rsid w:val="00EE0D40"/>
    <w:rsid w:val="00EE118C"/>
    <w:rsid w:val="00EE11AF"/>
    <w:rsid w:val="00EE12A1"/>
    <w:rsid w:val="00EE1502"/>
    <w:rsid w:val="00EE1685"/>
    <w:rsid w:val="00EE1919"/>
    <w:rsid w:val="00EE19FC"/>
    <w:rsid w:val="00EE1D4A"/>
    <w:rsid w:val="00EE1D80"/>
    <w:rsid w:val="00EE249C"/>
    <w:rsid w:val="00EE26B0"/>
    <w:rsid w:val="00EE2890"/>
    <w:rsid w:val="00EE2AFE"/>
    <w:rsid w:val="00EE2E8F"/>
    <w:rsid w:val="00EE2ED9"/>
    <w:rsid w:val="00EE2F42"/>
    <w:rsid w:val="00EE300D"/>
    <w:rsid w:val="00EE30BA"/>
    <w:rsid w:val="00EE3342"/>
    <w:rsid w:val="00EE353B"/>
    <w:rsid w:val="00EE38E7"/>
    <w:rsid w:val="00EE3D06"/>
    <w:rsid w:val="00EE3FD2"/>
    <w:rsid w:val="00EE44EF"/>
    <w:rsid w:val="00EE496E"/>
    <w:rsid w:val="00EE49AF"/>
    <w:rsid w:val="00EE4A06"/>
    <w:rsid w:val="00EE507C"/>
    <w:rsid w:val="00EE5211"/>
    <w:rsid w:val="00EE52C8"/>
    <w:rsid w:val="00EE583F"/>
    <w:rsid w:val="00EE5A0B"/>
    <w:rsid w:val="00EE5A1C"/>
    <w:rsid w:val="00EE5AB7"/>
    <w:rsid w:val="00EE622E"/>
    <w:rsid w:val="00EE63E4"/>
    <w:rsid w:val="00EE6630"/>
    <w:rsid w:val="00EE6981"/>
    <w:rsid w:val="00EE6C0A"/>
    <w:rsid w:val="00EE6DBD"/>
    <w:rsid w:val="00EE6E68"/>
    <w:rsid w:val="00EE6F7F"/>
    <w:rsid w:val="00EE7127"/>
    <w:rsid w:val="00EE7336"/>
    <w:rsid w:val="00EE748E"/>
    <w:rsid w:val="00EE784E"/>
    <w:rsid w:val="00EE7DA3"/>
    <w:rsid w:val="00EE7DDC"/>
    <w:rsid w:val="00EE7F20"/>
    <w:rsid w:val="00EF0921"/>
    <w:rsid w:val="00EF0DD2"/>
    <w:rsid w:val="00EF0F64"/>
    <w:rsid w:val="00EF101A"/>
    <w:rsid w:val="00EF103A"/>
    <w:rsid w:val="00EF1203"/>
    <w:rsid w:val="00EF12A1"/>
    <w:rsid w:val="00EF162F"/>
    <w:rsid w:val="00EF17CA"/>
    <w:rsid w:val="00EF1A40"/>
    <w:rsid w:val="00EF1B06"/>
    <w:rsid w:val="00EF1D37"/>
    <w:rsid w:val="00EF1E8C"/>
    <w:rsid w:val="00EF1E97"/>
    <w:rsid w:val="00EF1F3C"/>
    <w:rsid w:val="00EF20BF"/>
    <w:rsid w:val="00EF22E8"/>
    <w:rsid w:val="00EF2333"/>
    <w:rsid w:val="00EF23AC"/>
    <w:rsid w:val="00EF2827"/>
    <w:rsid w:val="00EF285F"/>
    <w:rsid w:val="00EF29EE"/>
    <w:rsid w:val="00EF2D8D"/>
    <w:rsid w:val="00EF2EA4"/>
    <w:rsid w:val="00EF3089"/>
    <w:rsid w:val="00EF324F"/>
    <w:rsid w:val="00EF349D"/>
    <w:rsid w:val="00EF351D"/>
    <w:rsid w:val="00EF366C"/>
    <w:rsid w:val="00EF39BE"/>
    <w:rsid w:val="00EF3C32"/>
    <w:rsid w:val="00EF3D27"/>
    <w:rsid w:val="00EF43C3"/>
    <w:rsid w:val="00EF4CB2"/>
    <w:rsid w:val="00EF4E01"/>
    <w:rsid w:val="00EF5135"/>
    <w:rsid w:val="00EF5237"/>
    <w:rsid w:val="00EF55FC"/>
    <w:rsid w:val="00EF5869"/>
    <w:rsid w:val="00EF5C0B"/>
    <w:rsid w:val="00EF5C36"/>
    <w:rsid w:val="00EF5C41"/>
    <w:rsid w:val="00EF5F3B"/>
    <w:rsid w:val="00EF5F75"/>
    <w:rsid w:val="00EF607C"/>
    <w:rsid w:val="00EF6090"/>
    <w:rsid w:val="00EF6685"/>
    <w:rsid w:val="00EF6878"/>
    <w:rsid w:val="00EF69C7"/>
    <w:rsid w:val="00EF73B9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0FB"/>
    <w:rsid w:val="00F0030E"/>
    <w:rsid w:val="00F00650"/>
    <w:rsid w:val="00F00887"/>
    <w:rsid w:val="00F00B88"/>
    <w:rsid w:val="00F00CBC"/>
    <w:rsid w:val="00F00D56"/>
    <w:rsid w:val="00F00E00"/>
    <w:rsid w:val="00F00F67"/>
    <w:rsid w:val="00F0116A"/>
    <w:rsid w:val="00F014B8"/>
    <w:rsid w:val="00F014EF"/>
    <w:rsid w:val="00F019A4"/>
    <w:rsid w:val="00F01A23"/>
    <w:rsid w:val="00F01ADE"/>
    <w:rsid w:val="00F01B40"/>
    <w:rsid w:val="00F01B90"/>
    <w:rsid w:val="00F01EF5"/>
    <w:rsid w:val="00F01F0F"/>
    <w:rsid w:val="00F01F5F"/>
    <w:rsid w:val="00F02008"/>
    <w:rsid w:val="00F02375"/>
    <w:rsid w:val="00F023E8"/>
    <w:rsid w:val="00F0298E"/>
    <w:rsid w:val="00F02CA3"/>
    <w:rsid w:val="00F02CAF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31"/>
    <w:rsid w:val="00F04A52"/>
    <w:rsid w:val="00F04CA9"/>
    <w:rsid w:val="00F04FB4"/>
    <w:rsid w:val="00F0526C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72"/>
    <w:rsid w:val="00F07E8D"/>
    <w:rsid w:val="00F1020D"/>
    <w:rsid w:val="00F1046E"/>
    <w:rsid w:val="00F1049B"/>
    <w:rsid w:val="00F10C5E"/>
    <w:rsid w:val="00F10E6A"/>
    <w:rsid w:val="00F11029"/>
    <w:rsid w:val="00F11219"/>
    <w:rsid w:val="00F11361"/>
    <w:rsid w:val="00F1157A"/>
    <w:rsid w:val="00F11596"/>
    <w:rsid w:val="00F1162E"/>
    <w:rsid w:val="00F117A6"/>
    <w:rsid w:val="00F119E6"/>
    <w:rsid w:val="00F11C99"/>
    <w:rsid w:val="00F12033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1B5"/>
    <w:rsid w:val="00F14721"/>
    <w:rsid w:val="00F1485F"/>
    <w:rsid w:val="00F14999"/>
    <w:rsid w:val="00F149C7"/>
    <w:rsid w:val="00F14C20"/>
    <w:rsid w:val="00F14DF9"/>
    <w:rsid w:val="00F14ECD"/>
    <w:rsid w:val="00F15511"/>
    <w:rsid w:val="00F15669"/>
    <w:rsid w:val="00F1593B"/>
    <w:rsid w:val="00F1596A"/>
    <w:rsid w:val="00F15A14"/>
    <w:rsid w:val="00F15E96"/>
    <w:rsid w:val="00F15EEB"/>
    <w:rsid w:val="00F161FC"/>
    <w:rsid w:val="00F168D5"/>
    <w:rsid w:val="00F1696B"/>
    <w:rsid w:val="00F16B58"/>
    <w:rsid w:val="00F16BE4"/>
    <w:rsid w:val="00F16BFF"/>
    <w:rsid w:val="00F17191"/>
    <w:rsid w:val="00F171BF"/>
    <w:rsid w:val="00F177E3"/>
    <w:rsid w:val="00F17A89"/>
    <w:rsid w:val="00F17B69"/>
    <w:rsid w:val="00F17CF5"/>
    <w:rsid w:val="00F17E63"/>
    <w:rsid w:val="00F17FBC"/>
    <w:rsid w:val="00F17FF0"/>
    <w:rsid w:val="00F17FF6"/>
    <w:rsid w:val="00F2081B"/>
    <w:rsid w:val="00F20846"/>
    <w:rsid w:val="00F20986"/>
    <w:rsid w:val="00F20BCC"/>
    <w:rsid w:val="00F20C2B"/>
    <w:rsid w:val="00F20CFF"/>
    <w:rsid w:val="00F2107A"/>
    <w:rsid w:val="00F21135"/>
    <w:rsid w:val="00F21220"/>
    <w:rsid w:val="00F2142F"/>
    <w:rsid w:val="00F2152D"/>
    <w:rsid w:val="00F2157E"/>
    <w:rsid w:val="00F21AD9"/>
    <w:rsid w:val="00F220D5"/>
    <w:rsid w:val="00F222EF"/>
    <w:rsid w:val="00F223C2"/>
    <w:rsid w:val="00F22555"/>
    <w:rsid w:val="00F2289F"/>
    <w:rsid w:val="00F2292B"/>
    <w:rsid w:val="00F229C5"/>
    <w:rsid w:val="00F229E5"/>
    <w:rsid w:val="00F22A04"/>
    <w:rsid w:val="00F22A70"/>
    <w:rsid w:val="00F22B45"/>
    <w:rsid w:val="00F22FD6"/>
    <w:rsid w:val="00F232E4"/>
    <w:rsid w:val="00F233A6"/>
    <w:rsid w:val="00F233D1"/>
    <w:rsid w:val="00F23424"/>
    <w:rsid w:val="00F23725"/>
    <w:rsid w:val="00F23B11"/>
    <w:rsid w:val="00F24106"/>
    <w:rsid w:val="00F2458C"/>
    <w:rsid w:val="00F247E6"/>
    <w:rsid w:val="00F24800"/>
    <w:rsid w:val="00F24A06"/>
    <w:rsid w:val="00F25347"/>
    <w:rsid w:val="00F253AC"/>
    <w:rsid w:val="00F254BE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7E9"/>
    <w:rsid w:val="00F26A18"/>
    <w:rsid w:val="00F26B70"/>
    <w:rsid w:val="00F26B9C"/>
    <w:rsid w:val="00F26C40"/>
    <w:rsid w:val="00F26E8F"/>
    <w:rsid w:val="00F26F4F"/>
    <w:rsid w:val="00F26F6A"/>
    <w:rsid w:val="00F27161"/>
    <w:rsid w:val="00F271D5"/>
    <w:rsid w:val="00F27473"/>
    <w:rsid w:val="00F27481"/>
    <w:rsid w:val="00F2778D"/>
    <w:rsid w:val="00F27B14"/>
    <w:rsid w:val="00F30B07"/>
    <w:rsid w:val="00F30DAF"/>
    <w:rsid w:val="00F3106A"/>
    <w:rsid w:val="00F31521"/>
    <w:rsid w:val="00F31692"/>
    <w:rsid w:val="00F31760"/>
    <w:rsid w:val="00F31953"/>
    <w:rsid w:val="00F31A25"/>
    <w:rsid w:val="00F31B07"/>
    <w:rsid w:val="00F31B4C"/>
    <w:rsid w:val="00F31C8D"/>
    <w:rsid w:val="00F31E6A"/>
    <w:rsid w:val="00F31EB5"/>
    <w:rsid w:val="00F31F5F"/>
    <w:rsid w:val="00F32123"/>
    <w:rsid w:val="00F325C5"/>
    <w:rsid w:val="00F326B6"/>
    <w:rsid w:val="00F32A0A"/>
    <w:rsid w:val="00F32AA1"/>
    <w:rsid w:val="00F32C8F"/>
    <w:rsid w:val="00F32DD5"/>
    <w:rsid w:val="00F32EB5"/>
    <w:rsid w:val="00F32EC3"/>
    <w:rsid w:val="00F33287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0AE"/>
    <w:rsid w:val="00F3620E"/>
    <w:rsid w:val="00F36245"/>
    <w:rsid w:val="00F36395"/>
    <w:rsid w:val="00F36842"/>
    <w:rsid w:val="00F3695A"/>
    <w:rsid w:val="00F36A11"/>
    <w:rsid w:val="00F36BF1"/>
    <w:rsid w:val="00F36C58"/>
    <w:rsid w:val="00F36D0D"/>
    <w:rsid w:val="00F36D83"/>
    <w:rsid w:val="00F36EEF"/>
    <w:rsid w:val="00F36F15"/>
    <w:rsid w:val="00F37003"/>
    <w:rsid w:val="00F370A3"/>
    <w:rsid w:val="00F3722D"/>
    <w:rsid w:val="00F37370"/>
    <w:rsid w:val="00F37426"/>
    <w:rsid w:val="00F37590"/>
    <w:rsid w:val="00F37C25"/>
    <w:rsid w:val="00F37E36"/>
    <w:rsid w:val="00F4013A"/>
    <w:rsid w:val="00F4039C"/>
    <w:rsid w:val="00F403EC"/>
    <w:rsid w:val="00F40694"/>
    <w:rsid w:val="00F40B38"/>
    <w:rsid w:val="00F40CEE"/>
    <w:rsid w:val="00F40E5D"/>
    <w:rsid w:val="00F410E5"/>
    <w:rsid w:val="00F414A6"/>
    <w:rsid w:val="00F41531"/>
    <w:rsid w:val="00F41661"/>
    <w:rsid w:val="00F41697"/>
    <w:rsid w:val="00F41757"/>
    <w:rsid w:val="00F41C3E"/>
    <w:rsid w:val="00F41D48"/>
    <w:rsid w:val="00F41F5B"/>
    <w:rsid w:val="00F4243F"/>
    <w:rsid w:val="00F42471"/>
    <w:rsid w:val="00F427E1"/>
    <w:rsid w:val="00F42BB9"/>
    <w:rsid w:val="00F42BC0"/>
    <w:rsid w:val="00F4312A"/>
    <w:rsid w:val="00F433AB"/>
    <w:rsid w:val="00F4391E"/>
    <w:rsid w:val="00F43ACD"/>
    <w:rsid w:val="00F43BBB"/>
    <w:rsid w:val="00F43C3E"/>
    <w:rsid w:val="00F442AF"/>
    <w:rsid w:val="00F44626"/>
    <w:rsid w:val="00F44679"/>
    <w:rsid w:val="00F44EE6"/>
    <w:rsid w:val="00F45034"/>
    <w:rsid w:val="00F45047"/>
    <w:rsid w:val="00F45262"/>
    <w:rsid w:val="00F45450"/>
    <w:rsid w:val="00F4572D"/>
    <w:rsid w:val="00F45753"/>
    <w:rsid w:val="00F4593E"/>
    <w:rsid w:val="00F45965"/>
    <w:rsid w:val="00F45A87"/>
    <w:rsid w:val="00F45A90"/>
    <w:rsid w:val="00F45B67"/>
    <w:rsid w:val="00F45C93"/>
    <w:rsid w:val="00F46030"/>
    <w:rsid w:val="00F4619F"/>
    <w:rsid w:val="00F465D6"/>
    <w:rsid w:val="00F465FF"/>
    <w:rsid w:val="00F4677B"/>
    <w:rsid w:val="00F467B4"/>
    <w:rsid w:val="00F469F8"/>
    <w:rsid w:val="00F46B3C"/>
    <w:rsid w:val="00F46D6B"/>
    <w:rsid w:val="00F47280"/>
    <w:rsid w:val="00F4750A"/>
    <w:rsid w:val="00F475AF"/>
    <w:rsid w:val="00F475E6"/>
    <w:rsid w:val="00F477A7"/>
    <w:rsid w:val="00F479EA"/>
    <w:rsid w:val="00F47BF4"/>
    <w:rsid w:val="00F47CB6"/>
    <w:rsid w:val="00F47D1C"/>
    <w:rsid w:val="00F500BC"/>
    <w:rsid w:val="00F50320"/>
    <w:rsid w:val="00F50340"/>
    <w:rsid w:val="00F50622"/>
    <w:rsid w:val="00F50736"/>
    <w:rsid w:val="00F50E04"/>
    <w:rsid w:val="00F50F32"/>
    <w:rsid w:val="00F50F81"/>
    <w:rsid w:val="00F50FA2"/>
    <w:rsid w:val="00F51019"/>
    <w:rsid w:val="00F5119B"/>
    <w:rsid w:val="00F511CD"/>
    <w:rsid w:val="00F512FB"/>
    <w:rsid w:val="00F5145E"/>
    <w:rsid w:val="00F514EB"/>
    <w:rsid w:val="00F51AB4"/>
    <w:rsid w:val="00F51B9A"/>
    <w:rsid w:val="00F51BE9"/>
    <w:rsid w:val="00F51E30"/>
    <w:rsid w:val="00F51F8A"/>
    <w:rsid w:val="00F51FAF"/>
    <w:rsid w:val="00F520F5"/>
    <w:rsid w:val="00F52574"/>
    <w:rsid w:val="00F525F6"/>
    <w:rsid w:val="00F52603"/>
    <w:rsid w:val="00F527DB"/>
    <w:rsid w:val="00F52BE1"/>
    <w:rsid w:val="00F52CF2"/>
    <w:rsid w:val="00F5317A"/>
    <w:rsid w:val="00F53327"/>
    <w:rsid w:val="00F53698"/>
    <w:rsid w:val="00F536B0"/>
    <w:rsid w:val="00F5371E"/>
    <w:rsid w:val="00F53776"/>
    <w:rsid w:val="00F53818"/>
    <w:rsid w:val="00F53B4F"/>
    <w:rsid w:val="00F53C3B"/>
    <w:rsid w:val="00F5402E"/>
    <w:rsid w:val="00F54172"/>
    <w:rsid w:val="00F54367"/>
    <w:rsid w:val="00F546B1"/>
    <w:rsid w:val="00F547A2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0C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9EB"/>
    <w:rsid w:val="00F60A9E"/>
    <w:rsid w:val="00F60C83"/>
    <w:rsid w:val="00F60ECB"/>
    <w:rsid w:val="00F6124C"/>
    <w:rsid w:val="00F6127F"/>
    <w:rsid w:val="00F615D6"/>
    <w:rsid w:val="00F6167A"/>
    <w:rsid w:val="00F618C2"/>
    <w:rsid w:val="00F61980"/>
    <w:rsid w:val="00F61A42"/>
    <w:rsid w:val="00F61EE5"/>
    <w:rsid w:val="00F62083"/>
    <w:rsid w:val="00F623AA"/>
    <w:rsid w:val="00F62406"/>
    <w:rsid w:val="00F624E2"/>
    <w:rsid w:val="00F627E9"/>
    <w:rsid w:val="00F627FE"/>
    <w:rsid w:val="00F62897"/>
    <w:rsid w:val="00F62B53"/>
    <w:rsid w:val="00F62C86"/>
    <w:rsid w:val="00F62C99"/>
    <w:rsid w:val="00F62CBF"/>
    <w:rsid w:val="00F63460"/>
    <w:rsid w:val="00F634F4"/>
    <w:rsid w:val="00F63682"/>
    <w:rsid w:val="00F637B4"/>
    <w:rsid w:val="00F638FC"/>
    <w:rsid w:val="00F6398E"/>
    <w:rsid w:val="00F63D1E"/>
    <w:rsid w:val="00F63E13"/>
    <w:rsid w:val="00F64146"/>
    <w:rsid w:val="00F6427D"/>
    <w:rsid w:val="00F646F7"/>
    <w:rsid w:val="00F64734"/>
    <w:rsid w:val="00F64741"/>
    <w:rsid w:val="00F64752"/>
    <w:rsid w:val="00F64B25"/>
    <w:rsid w:val="00F64BEE"/>
    <w:rsid w:val="00F653D9"/>
    <w:rsid w:val="00F659D9"/>
    <w:rsid w:val="00F659E1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67CB9"/>
    <w:rsid w:val="00F67D5E"/>
    <w:rsid w:val="00F67E96"/>
    <w:rsid w:val="00F703C2"/>
    <w:rsid w:val="00F708C2"/>
    <w:rsid w:val="00F70974"/>
    <w:rsid w:val="00F709AF"/>
    <w:rsid w:val="00F70B57"/>
    <w:rsid w:val="00F70D7E"/>
    <w:rsid w:val="00F70DC2"/>
    <w:rsid w:val="00F70DE7"/>
    <w:rsid w:val="00F71107"/>
    <w:rsid w:val="00F712DE"/>
    <w:rsid w:val="00F7176F"/>
    <w:rsid w:val="00F71E06"/>
    <w:rsid w:val="00F721D8"/>
    <w:rsid w:val="00F7237E"/>
    <w:rsid w:val="00F72646"/>
    <w:rsid w:val="00F72A29"/>
    <w:rsid w:val="00F72A96"/>
    <w:rsid w:val="00F72B1C"/>
    <w:rsid w:val="00F72CD2"/>
    <w:rsid w:val="00F72DA5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7CC"/>
    <w:rsid w:val="00F759FC"/>
    <w:rsid w:val="00F75B60"/>
    <w:rsid w:val="00F75DEB"/>
    <w:rsid w:val="00F75EA0"/>
    <w:rsid w:val="00F75FF6"/>
    <w:rsid w:val="00F762D7"/>
    <w:rsid w:val="00F7689F"/>
    <w:rsid w:val="00F7696F"/>
    <w:rsid w:val="00F76CCA"/>
    <w:rsid w:val="00F76E41"/>
    <w:rsid w:val="00F770DC"/>
    <w:rsid w:val="00F774AC"/>
    <w:rsid w:val="00F775DC"/>
    <w:rsid w:val="00F7764D"/>
    <w:rsid w:val="00F7798D"/>
    <w:rsid w:val="00F77A00"/>
    <w:rsid w:val="00F77ABE"/>
    <w:rsid w:val="00F77F26"/>
    <w:rsid w:val="00F8004F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B85"/>
    <w:rsid w:val="00F81CF8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2DE6"/>
    <w:rsid w:val="00F83200"/>
    <w:rsid w:val="00F83227"/>
    <w:rsid w:val="00F83735"/>
    <w:rsid w:val="00F8374B"/>
    <w:rsid w:val="00F83762"/>
    <w:rsid w:val="00F83798"/>
    <w:rsid w:val="00F83B27"/>
    <w:rsid w:val="00F83BBA"/>
    <w:rsid w:val="00F83DDB"/>
    <w:rsid w:val="00F83F57"/>
    <w:rsid w:val="00F843F5"/>
    <w:rsid w:val="00F848D4"/>
    <w:rsid w:val="00F84E46"/>
    <w:rsid w:val="00F8517E"/>
    <w:rsid w:val="00F85482"/>
    <w:rsid w:val="00F85696"/>
    <w:rsid w:val="00F857BD"/>
    <w:rsid w:val="00F85897"/>
    <w:rsid w:val="00F85976"/>
    <w:rsid w:val="00F85AC5"/>
    <w:rsid w:val="00F85AE6"/>
    <w:rsid w:val="00F85C14"/>
    <w:rsid w:val="00F85E80"/>
    <w:rsid w:val="00F85E9A"/>
    <w:rsid w:val="00F861F6"/>
    <w:rsid w:val="00F86200"/>
    <w:rsid w:val="00F86263"/>
    <w:rsid w:val="00F8657C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5BE"/>
    <w:rsid w:val="00F876A0"/>
    <w:rsid w:val="00F8777B"/>
    <w:rsid w:val="00F877D5"/>
    <w:rsid w:val="00F87841"/>
    <w:rsid w:val="00F87893"/>
    <w:rsid w:val="00F87F3D"/>
    <w:rsid w:val="00F900F0"/>
    <w:rsid w:val="00F900F7"/>
    <w:rsid w:val="00F9011D"/>
    <w:rsid w:val="00F90238"/>
    <w:rsid w:val="00F90290"/>
    <w:rsid w:val="00F90515"/>
    <w:rsid w:val="00F9056E"/>
    <w:rsid w:val="00F90582"/>
    <w:rsid w:val="00F90976"/>
    <w:rsid w:val="00F91200"/>
    <w:rsid w:val="00F913B0"/>
    <w:rsid w:val="00F914AE"/>
    <w:rsid w:val="00F918B3"/>
    <w:rsid w:val="00F92025"/>
    <w:rsid w:val="00F925F8"/>
    <w:rsid w:val="00F92BF5"/>
    <w:rsid w:val="00F92C9B"/>
    <w:rsid w:val="00F93124"/>
    <w:rsid w:val="00F9335E"/>
    <w:rsid w:val="00F9341A"/>
    <w:rsid w:val="00F937D3"/>
    <w:rsid w:val="00F93807"/>
    <w:rsid w:val="00F9381A"/>
    <w:rsid w:val="00F93B8A"/>
    <w:rsid w:val="00F93D00"/>
    <w:rsid w:val="00F94087"/>
    <w:rsid w:val="00F94113"/>
    <w:rsid w:val="00F9415C"/>
    <w:rsid w:val="00F9434A"/>
    <w:rsid w:val="00F9451B"/>
    <w:rsid w:val="00F94625"/>
    <w:rsid w:val="00F947C7"/>
    <w:rsid w:val="00F94969"/>
    <w:rsid w:val="00F94A7B"/>
    <w:rsid w:val="00F94BC7"/>
    <w:rsid w:val="00F94C3F"/>
    <w:rsid w:val="00F94D27"/>
    <w:rsid w:val="00F94D38"/>
    <w:rsid w:val="00F94D8E"/>
    <w:rsid w:val="00F94F1F"/>
    <w:rsid w:val="00F95391"/>
    <w:rsid w:val="00F955F9"/>
    <w:rsid w:val="00F95724"/>
    <w:rsid w:val="00F9583C"/>
    <w:rsid w:val="00F958C6"/>
    <w:rsid w:val="00F95A36"/>
    <w:rsid w:val="00F95BEF"/>
    <w:rsid w:val="00F95C8B"/>
    <w:rsid w:val="00F9606C"/>
    <w:rsid w:val="00F960EE"/>
    <w:rsid w:val="00F967AA"/>
    <w:rsid w:val="00F9684A"/>
    <w:rsid w:val="00F96AEA"/>
    <w:rsid w:val="00F96EAD"/>
    <w:rsid w:val="00F970D3"/>
    <w:rsid w:val="00F97319"/>
    <w:rsid w:val="00F9732D"/>
    <w:rsid w:val="00F974B4"/>
    <w:rsid w:val="00F975EB"/>
    <w:rsid w:val="00F979B7"/>
    <w:rsid w:val="00F97E8B"/>
    <w:rsid w:val="00FA0032"/>
    <w:rsid w:val="00FA032B"/>
    <w:rsid w:val="00FA07B0"/>
    <w:rsid w:val="00FA0807"/>
    <w:rsid w:val="00FA0C78"/>
    <w:rsid w:val="00FA0EB8"/>
    <w:rsid w:val="00FA118E"/>
    <w:rsid w:val="00FA1345"/>
    <w:rsid w:val="00FA13FB"/>
    <w:rsid w:val="00FA14B7"/>
    <w:rsid w:val="00FA173E"/>
    <w:rsid w:val="00FA1793"/>
    <w:rsid w:val="00FA1868"/>
    <w:rsid w:val="00FA1A4F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632"/>
    <w:rsid w:val="00FA3ADE"/>
    <w:rsid w:val="00FA3CCA"/>
    <w:rsid w:val="00FA3D9F"/>
    <w:rsid w:val="00FA3DAB"/>
    <w:rsid w:val="00FA4195"/>
    <w:rsid w:val="00FA4485"/>
    <w:rsid w:val="00FA465E"/>
    <w:rsid w:val="00FA47C2"/>
    <w:rsid w:val="00FA4A61"/>
    <w:rsid w:val="00FA4BB1"/>
    <w:rsid w:val="00FA4E92"/>
    <w:rsid w:val="00FA4ED0"/>
    <w:rsid w:val="00FA4F4C"/>
    <w:rsid w:val="00FA4F9A"/>
    <w:rsid w:val="00FA515A"/>
    <w:rsid w:val="00FA51E2"/>
    <w:rsid w:val="00FA525D"/>
    <w:rsid w:val="00FA54F0"/>
    <w:rsid w:val="00FA563F"/>
    <w:rsid w:val="00FA5733"/>
    <w:rsid w:val="00FA578E"/>
    <w:rsid w:val="00FA591E"/>
    <w:rsid w:val="00FA5BEA"/>
    <w:rsid w:val="00FA5D4A"/>
    <w:rsid w:val="00FA5E87"/>
    <w:rsid w:val="00FA60AD"/>
    <w:rsid w:val="00FA60B6"/>
    <w:rsid w:val="00FA62E0"/>
    <w:rsid w:val="00FA6313"/>
    <w:rsid w:val="00FA6340"/>
    <w:rsid w:val="00FA638B"/>
    <w:rsid w:val="00FA64A2"/>
    <w:rsid w:val="00FA67A0"/>
    <w:rsid w:val="00FA68DE"/>
    <w:rsid w:val="00FA6AFA"/>
    <w:rsid w:val="00FA6C00"/>
    <w:rsid w:val="00FA6E88"/>
    <w:rsid w:val="00FA6FB5"/>
    <w:rsid w:val="00FA73C8"/>
    <w:rsid w:val="00FA747F"/>
    <w:rsid w:val="00FA7559"/>
    <w:rsid w:val="00FA7592"/>
    <w:rsid w:val="00FA7806"/>
    <w:rsid w:val="00FA78E5"/>
    <w:rsid w:val="00FA7944"/>
    <w:rsid w:val="00FA7BDF"/>
    <w:rsid w:val="00FA7EAF"/>
    <w:rsid w:val="00FB00C2"/>
    <w:rsid w:val="00FB04FA"/>
    <w:rsid w:val="00FB06C1"/>
    <w:rsid w:val="00FB0875"/>
    <w:rsid w:val="00FB0A2A"/>
    <w:rsid w:val="00FB0E65"/>
    <w:rsid w:val="00FB1550"/>
    <w:rsid w:val="00FB183F"/>
    <w:rsid w:val="00FB197C"/>
    <w:rsid w:val="00FB1A91"/>
    <w:rsid w:val="00FB1B1F"/>
    <w:rsid w:val="00FB1CEE"/>
    <w:rsid w:val="00FB1E44"/>
    <w:rsid w:val="00FB1E56"/>
    <w:rsid w:val="00FB209B"/>
    <w:rsid w:val="00FB241F"/>
    <w:rsid w:val="00FB245C"/>
    <w:rsid w:val="00FB2547"/>
    <w:rsid w:val="00FB2A9C"/>
    <w:rsid w:val="00FB3454"/>
    <w:rsid w:val="00FB386D"/>
    <w:rsid w:val="00FB3987"/>
    <w:rsid w:val="00FB3A69"/>
    <w:rsid w:val="00FB3B05"/>
    <w:rsid w:val="00FB3D14"/>
    <w:rsid w:val="00FB3EEF"/>
    <w:rsid w:val="00FB41B5"/>
    <w:rsid w:val="00FB4271"/>
    <w:rsid w:val="00FB43EB"/>
    <w:rsid w:val="00FB44C0"/>
    <w:rsid w:val="00FB4543"/>
    <w:rsid w:val="00FB4694"/>
    <w:rsid w:val="00FB47C0"/>
    <w:rsid w:val="00FB4819"/>
    <w:rsid w:val="00FB4B3C"/>
    <w:rsid w:val="00FB4E2F"/>
    <w:rsid w:val="00FB4E99"/>
    <w:rsid w:val="00FB5101"/>
    <w:rsid w:val="00FB528B"/>
    <w:rsid w:val="00FB52CB"/>
    <w:rsid w:val="00FB530F"/>
    <w:rsid w:val="00FB5544"/>
    <w:rsid w:val="00FB5550"/>
    <w:rsid w:val="00FB558B"/>
    <w:rsid w:val="00FB57B3"/>
    <w:rsid w:val="00FB58BC"/>
    <w:rsid w:val="00FB6560"/>
    <w:rsid w:val="00FB6B79"/>
    <w:rsid w:val="00FB6D7E"/>
    <w:rsid w:val="00FB72A6"/>
    <w:rsid w:val="00FB7398"/>
    <w:rsid w:val="00FB75B5"/>
    <w:rsid w:val="00FB7901"/>
    <w:rsid w:val="00FB7ACD"/>
    <w:rsid w:val="00FB7D16"/>
    <w:rsid w:val="00FB7E90"/>
    <w:rsid w:val="00FB7F07"/>
    <w:rsid w:val="00FC017D"/>
    <w:rsid w:val="00FC0505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413"/>
    <w:rsid w:val="00FC1614"/>
    <w:rsid w:val="00FC1696"/>
    <w:rsid w:val="00FC1729"/>
    <w:rsid w:val="00FC1B2D"/>
    <w:rsid w:val="00FC1E3E"/>
    <w:rsid w:val="00FC25EF"/>
    <w:rsid w:val="00FC29C1"/>
    <w:rsid w:val="00FC2A99"/>
    <w:rsid w:val="00FC2B3F"/>
    <w:rsid w:val="00FC2CF0"/>
    <w:rsid w:val="00FC2E2E"/>
    <w:rsid w:val="00FC3608"/>
    <w:rsid w:val="00FC38B5"/>
    <w:rsid w:val="00FC39E4"/>
    <w:rsid w:val="00FC3BC7"/>
    <w:rsid w:val="00FC3BEA"/>
    <w:rsid w:val="00FC3C2C"/>
    <w:rsid w:val="00FC3E6A"/>
    <w:rsid w:val="00FC3FBC"/>
    <w:rsid w:val="00FC408C"/>
    <w:rsid w:val="00FC40B7"/>
    <w:rsid w:val="00FC41A8"/>
    <w:rsid w:val="00FC41D3"/>
    <w:rsid w:val="00FC43AB"/>
    <w:rsid w:val="00FC43DB"/>
    <w:rsid w:val="00FC4436"/>
    <w:rsid w:val="00FC450E"/>
    <w:rsid w:val="00FC4824"/>
    <w:rsid w:val="00FC49B4"/>
    <w:rsid w:val="00FC4FEE"/>
    <w:rsid w:val="00FC502D"/>
    <w:rsid w:val="00FC53B4"/>
    <w:rsid w:val="00FC580D"/>
    <w:rsid w:val="00FC5AA5"/>
    <w:rsid w:val="00FC5C8E"/>
    <w:rsid w:val="00FC5DA2"/>
    <w:rsid w:val="00FC5DDB"/>
    <w:rsid w:val="00FC6030"/>
    <w:rsid w:val="00FC64B8"/>
    <w:rsid w:val="00FC65E3"/>
    <w:rsid w:val="00FC68DE"/>
    <w:rsid w:val="00FC6995"/>
    <w:rsid w:val="00FC6EA9"/>
    <w:rsid w:val="00FC71E1"/>
    <w:rsid w:val="00FC7259"/>
    <w:rsid w:val="00FC73D0"/>
    <w:rsid w:val="00FC7471"/>
    <w:rsid w:val="00FC7479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D05"/>
    <w:rsid w:val="00FD11CB"/>
    <w:rsid w:val="00FD1A72"/>
    <w:rsid w:val="00FD1D46"/>
    <w:rsid w:val="00FD1D73"/>
    <w:rsid w:val="00FD2F98"/>
    <w:rsid w:val="00FD30CB"/>
    <w:rsid w:val="00FD3185"/>
    <w:rsid w:val="00FD31AD"/>
    <w:rsid w:val="00FD3267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B46"/>
    <w:rsid w:val="00FD3B68"/>
    <w:rsid w:val="00FD3C1B"/>
    <w:rsid w:val="00FD42A0"/>
    <w:rsid w:val="00FD452C"/>
    <w:rsid w:val="00FD4AE4"/>
    <w:rsid w:val="00FD4BCC"/>
    <w:rsid w:val="00FD4D02"/>
    <w:rsid w:val="00FD4D48"/>
    <w:rsid w:val="00FD5200"/>
    <w:rsid w:val="00FD52B3"/>
    <w:rsid w:val="00FD5420"/>
    <w:rsid w:val="00FD5488"/>
    <w:rsid w:val="00FD5759"/>
    <w:rsid w:val="00FD57F3"/>
    <w:rsid w:val="00FD5834"/>
    <w:rsid w:val="00FD5934"/>
    <w:rsid w:val="00FD59C2"/>
    <w:rsid w:val="00FD5A53"/>
    <w:rsid w:val="00FD5BC9"/>
    <w:rsid w:val="00FD5C90"/>
    <w:rsid w:val="00FD6525"/>
    <w:rsid w:val="00FD652E"/>
    <w:rsid w:val="00FD6752"/>
    <w:rsid w:val="00FD6B0F"/>
    <w:rsid w:val="00FD6C06"/>
    <w:rsid w:val="00FD6F8A"/>
    <w:rsid w:val="00FD703F"/>
    <w:rsid w:val="00FD7339"/>
    <w:rsid w:val="00FD75BF"/>
    <w:rsid w:val="00FD77B8"/>
    <w:rsid w:val="00FD7893"/>
    <w:rsid w:val="00FD794A"/>
    <w:rsid w:val="00FD7E3E"/>
    <w:rsid w:val="00FD7F7D"/>
    <w:rsid w:val="00FE009D"/>
    <w:rsid w:val="00FE013A"/>
    <w:rsid w:val="00FE0575"/>
    <w:rsid w:val="00FE0CF1"/>
    <w:rsid w:val="00FE0FDF"/>
    <w:rsid w:val="00FE130E"/>
    <w:rsid w:val="00FE14DC"/>
    <w:rsid w:val="00FE178A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CCB"/>
    <w:rsid w:val="00FE2DB8"/>
    <w:rsid w:val="00FE2E74"/>
    <w:rsid w:val="00FE2ED8"/>
    <w:rsid w:val="00FE2FB8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E7"/>
    <w:rsid w:val="00FE47DB"/>
    <w:rsid w:val="00FE4B72"/>
    <w:rsid w:val="00FE4BFA"/>
    <w:rsid w:val="00FE4C68"/>
    <w:rsid w:val="00FE4DEC"/>
    <w:rsid w:val="00FE4E88"/>
    <w:rsid w:val="00FE4E94"/>
    <w:rsid w:val="00FE4F07"/>
    <w:rsid w:val="00FE4F3D"/>
    <w:rsid w:val="00FE5108"/>
    <w:rsid w:val="00FE510C"/>
    <w:rsid w:val="00FE5254"/>
    <w:rsid w:val="00FE52E8"/>
    <w:rsid w:val="00FE554C"/>
    <w:rsid w:val="00FE5722"/>
    <w:rsid w:val="00FE5D31"/>
    <w:rsid w:val="00FE5DA7"/>
    <w:rsid w:val="00FE5DF6"/>
    <w:rsid w:val="00FE5E46"/>
    <w:rsid w:val="00FE63BB"/>
    <w:rsid w:val="00FE660A"/>
    <w:rsid w:val="00FE6640"/>
    <w:rsid w:val="00FE66AE"/>
    <w:rsid w:val="00FE67D6"/>
    <w:rsid w:val="00FE6821"/>
    <w:rsid w:val="00FE69C5"/>
    <w:rsid w:val="00FE69CB"/>
    <w:rsid w:val="00FE6C5E"/>
    <w:rsid w:val="00FE72B3"/>
    <w:rsid w:val="00FE74F3"/>
    <w:rsid w:val="00FE76F0"/>
    <w:rsid w:val="00FE7865"/>
    <w:rsid w:val="00FE78F3"/>
    <w:rsid w:val="00FE79E2"/>
    <w:rsid w:val="00FE7F6A"/>
    <w:rsid w:val="00FF021F"/>
    <w:rsid w:val="00FF0D29"/>
    <w:rsid w:val="00FF0DAF"/>
    <w:rsid w:val="00FF1296"/>
    <w:rsid w:val="00FF139B"/>
    <w:rsid w:val="00FF14F5"/>
    <w:rsid w:val="00FF1521"/>
    <w:rsid w:val="00FF1694"/>
    <w:rsid w:val="00FF16EC"/>
    <w:rsid w:val="00FF1A73"/>
    <w:rsid w:val="00FF1C26"/>
    <w:rsid w:val="00FF1E81"/>
    <w:rsid w:val="00FF1ED1"/>
    <w:rsid w:val="00FF1FCF"/>
    <w:rsid w:val="00FF204A"/>
    <w:rsid w:val="00FF2308"/>
    <w:rsid w:val="00FF2467"/>
    <w:rsid w:val="00FF28CE"/>
    <w:rsid w:val="00FF29B2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53F"/>
    <w:rsid w:val="00FF593E"/>
    <w:rsid w:val="00FF5992"/>
    <w:rsid w:val="00FF5BE4"/>
    <w:rsid w:val="00FF60DC"/>
    <w:rsid w:val="00FF6103"/>
    <w:rsid w:val="00FF614F"/>
    <w:rsid w:val="00FF6554"/>
    <w:rsid w:val="00FF65C9"/>
    <w:rsid w:val="00FF6889"/>
    <w:rsid w:val="00FF6A13"/>
    <w:rsid w:val="00FF6AD1"/>
    <w:rsid w:val="00FF6B89"/>
    <w:rsid w:val="00FF6CDC"/>
    <w:rsid w:val="00FF6E43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757B3"/>
    <w:pPr>
      <w:numPr>
        <w:ilvl w:val="2"/>
      </w:numPr>
      <w:tabs>
        <w:tab w:val="clear" w:pos="16444"/>
      </w:tabs>
      <w:spacing w:before="120"/>
      <w:ind w:left="432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character" w:styleId="Strong">
    <w:name w:val="Strong"/>
    <w:uiPriority w:val="22"/>
    <w:qFormat/>
    <w:rsid w:val="00CF6D92"/>
    <w:rPr>
      <w:b/>
      <w:bCs/>
    </w:rPr>
  </w:style>
  <w:style w:type="table" w:customStyle="1" w:styleId="181">
    <w:name w:val="网格型181"/>
    <w:basedOn w:val="TableNormal"/>
    <w:next w:val="TableGrid"/>
    <w:uiPriority w:val="59"/>
    <w:rsid w:val="0059680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929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5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0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748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6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44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46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9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00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8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4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22385</TotalTime>
  <Pages>7</Pages>
  <Words>1646</Words>
  <Characters>8742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10368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5237</cp:revision>
  <cp:lastPrinted>2009-04-22T21:01:00Z</cp:lastPrinted>
  <dcterms:created xsi:type="dcterms:W3CDTF">2020-07-20T16:47:00Z</dcterms:created>
  <dcterms:modified xsi:type="dcterms:W3CDTF">2024-04-08T19:34:00Z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2021-12-17T16:28:32Z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3baf20ae-285d-48d9-8786-a3cc0d2e984e</vt:lpwstr>
  </property>
  <property fmtid="{D5CDD505-2E9C-101B-9397-08002B2CF9AE}" pid="21" name="MSIP_Label_29c70fe5-2ee7-4fdf-9966-598577a1d1a6_ContentBits">
    <vt:lpwstr>0</vt:lpwstr>
  </property>
</Properties>
</file>